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527" w:rsidRDefault="00FD6527" w:rsidP="00C605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一）</w:t>
      </w:r>
    </w:p>
    <w:tbl>
      <w:tblPr>
        <w:tblW w:w="1027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3"/>
        <w:gridCol w:w="575"/>
        <w:gridCol w:w="3392"/>
        <w:gridCol w:w="580"/>
        <w:gridCol w:w="575"/>
        <w:gridCol w:w="1530"/>
        <w:gridCol w:w="953"/>
        <w:gridCol w:w="1148"/>
        <w:gridCol w:w="763"/>
      </w:tblGrid>
      <w:tr w:rsidR="00FD6527" w:rsidRPr="00E804F5" w:rsidTr="008F6168">
        <w:trPr>
          <w:trHeight w:val="935"/>
        </w:trPr>
        <w:tc>
          <w:tcPr>
            <w:tcW w:w="7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9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80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3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4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63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F6168">
        <w:trPr>
          <w:trHeight w:val="1406"/>
        </w:trPr>
        <w:tc>
          <w:tcPr>
            <w:tcW w:w="763" w:type="dxa"/>
            <w:vMerge w:val="restart"/>
            <w:vAlign w:val="center"/>
          </w:tcPr>
          <w:p w:rsidR="00FD6527" w:rsidRPr="00E760B3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760B3">
              <w:rPr>
                <w:rFonts w:ascii="宋体" w:eastAsia="宋体" w:hAnsi="宋体" w:hint="eastAsia"/>
                <w:sz w:val="21"/>
                <w:szCs w:val="21"/>
              </w:rPr>
              <w:t>体</w:t>
            </w:r>
            <w:r w:rsidRPr="00E760B3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75" w:type="dxa"/>
            <w:vMerge w:val="restart"/>
            <w:vAlign w:val="center"/>
          </w:tcPr>
          <w:p w:rsidR="00FD6527" w:rsidRPr="00E760B3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760B3"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92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804F5">
              <w:rPr>
                <w:rFonts w:ascii="宋体" w:eastAsia="宋体" w:hAnsi="宋体" w:hint="eastAsia"/>
                <w:sz w:val="21"/>
                <w:szCs w:val="21"/>
              </w:rPr>
              <w:t>体育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管理学</w:t>
            </w:r>
          </w:p>
        </w:tc>
        <w:tc>
          <w:tcPr>
            <w:tcW w:w="58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103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级体教专业四年选修课应修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学分通识选修课另应修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3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F6168">
        <w:trPr>
          <w:trHeight w:val="1011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92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软式排球</w:t>
            </w:r>
          </w:p>
        </w:tc>
        <w:tc>
          <w:tcPr>
            <w:tcW w:w="58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49"/>
        </w:trPr>
        <w:tc>
          <w:tcPr>
            <w:tcW w:w="763" w:type="dxa"/>
            <w:vMerge w:val="restart"/>
            <w:vAlign w:val="center"/>
          </w:tcPr>
          <w:p w:rsidR="00FD6527" w:rsidRPr="00E27478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7478">
              <w:rPr>
                <w:rFonts w:ascii="宋体" w:eastAsia="宋体" w:hAnsi="宋体" w:hint="eastAsia"/>
                <w:sz w:val="21"/>
                <w:szCs w:val="21"/>
              </w:rPr>
              <w:t>体</w:t>
            </w:r>
            <w:r w:rsidRPr="00E27478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75" w:type="dxa"/>
            <w:vMerge w:val="restart"/>
            <w:vAlign w:val="center"/>
          </w:tcPr>
          <w:p w:rsidR="00FD6527" w:rsidRPr="00E27478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7478"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92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体育统计学</w:t>
            </w:r>
          </w:p>
        </w:tc>
        <w:tc>
          <w:tcPr>
            <w:tcW w:w="58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431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级体教专业四年选修课应修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学分通识选修课另应修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3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少儿趣味田径运动</w:t>
            </w:r>
          </w:p>
        </w:tc>
        <w:tc>
          <w:tcPr>
            <w:tcW w:w="58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431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运动训练学</w:t>
            </w:r>
          </w:p>
        </w:tc>
        <w:tc>
          <w:tcPr>
            <w:tcW w:w="58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431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散打</w:t>
            </w:r>
          </w:p>
        </w:tc>
        <w:tc>
          <w:tcPr>
            <w:tcW w:w="58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431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体育舞蹈</w:t>
            </w:r>
          </w:p>
        </w:tc>
        <w:tc>
          <w:tcPr>
            <w:tcW w:w="58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429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49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啦啦操</w:t>
            </w:r>
          </w:p>
        </w:tc>
        <w:tc>
          <w:tcPr>
            <w:tcW w:w="58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431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8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431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8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3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431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8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3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431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 w:val="restart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  <w:p w:rsidR="00FD6527" w:rsidRPr="00E760B3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760B3">
              <w:rPr>
                <w:rFonts w:ascii="宋体" w:eastAsia="宋体" w:hAnsi="宋体" w:hint="eastAsia"/>
                <w:sz w:val="21"/>
                <w:szCs w:val="21"/>
              </w:rPr>
              <w:t>体</w:t>
            </w:r>
            <w:r w:rsidRPr="00E760B3"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 w:val="restart"/>
            <w:vAlign w:val="center"/>
          </w:tcPr>
          <w:p w:rsidR="00FD6527" w:rsidRPr="00E760B3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760B3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92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121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级体教专业四年选修课应修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学分通识选修课另应修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3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49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125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8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0" w:type="dxa"/>
            <w:vAlign w:val="center"/>
          </w:tcPr>
          <w:p w:rsidR="00FD6527" w:rsidRPr="002E499A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 w:val="restart"/>
            <w:vAlign w:val="center"/>
          </w:tcPr>
          <w:p w:rsidR="00FD6527" w:rsidRPr="003D2DFA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体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75" w:type="dxa"/>
            <w:vMerge w:val="restart"/>
            <w:vAlign w:val="center"/>
          </w:tcPr>
          <w:p w:rsidR="00FD6527" w:rsidRPr="003D2DFA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92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8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442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级体教专业四年选修课应修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学分通识选修课另应修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3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8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3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442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F6168">
        <w:trPr>
          <w:trHeight w:val="650"/>
        </w:trPr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8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0" w:type="dxa"/>
            <w:vAlign w:val="center"/>
          </w:tcPr>
          <w:p w:rsidR="00FD6527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3B3889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442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Pr="00B94F25" w:rsidRDefault="00FD6527" w:rsidP="00CE3188">
      <w:pPr>
        <w:rPr>
          <w:sz w:val="28"/>
          <w:szCs w:val="28"/>
        </w:rPr>
      </w:pPr>
    </w:p>
    <w:p w:rsidR="00FD6527" w:rsidRDefault="00FD6527" w:rsidP="00CE318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二）</w:t>
      </w:r>
      <w:r>
        <w:rPr>
          <w:sz w:val="28"/>
          <w:szCs w:val="28"/>
        </w:rPr>
        <w:t xml:space="preserve"> </w:t>
      </w:r>
    </w:p>
    <w:tbl>
      <w:tblPr>
        <w:tblW w:w="991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"/>
        <w:gridCol w:w="553"/>
        <w:gridCol w:w="3274"/>
        <w:gridCol w:w="562"/>
        <w:gridCol w:w="555"/>
        <w:gridCol w:w="1473"/>
        <w:gridCol w:w="918"/>
        <w:gridCol w:w="1106"/>
        <w:gridCol w:w="739"/>
      </w:tblGrid>
      <w:tr w:rsidR="00FD6527" w:rsidRPr="00E804F5" w:rsidTr="00C54358">
        <w:trPr>
          <w:trHeight w:val="1010"/>
        </w:trPr>
        <w:tc>
          <w:tcPr>
            <w:tcW w:w="732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53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274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62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55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473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06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39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C54358">
        <w:trPr>
          <w:trHeight w:val="2269"/>
        </w:trPr>
        <w:tc>
          <w:tcPr>
            <w:tcW w:w="732" w:type="dxa"/>
            <w:vAlign w:val="center"/>
          </w:tcPr>
          <w:p w:rsidR="00FD6527" w:rsidRPr="00744977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4977">
              <w:rPr>
                <w:rFonts w:ascii="宋体" w:eastAsia="宋体" w:hAnsi="宋体" w:hint="eastAsia"/>
                <w:sz w:val="21"/>
                <w:szCs w:val="21"/>
              </w:rPr>
              <w:t>运</w:t>
            </w:r>
            <w:r w:rsidRPr="00744977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53" w:type="dxa"/>
            <w:vAlign w:val="center"/>
          </w:tcPr>
          <w:p w:rsidR="00FD6527" w:rsidRPr="00744977" w:rsidRDefault="00FD6527" w:rsidP="000613E5">
            <w:pPr>
              <w:rPr>
                <w:rFonts w:ascii="宋体" w:eastAsia="宋体" w:hAnsi="宋体"/>
                <w:sz w:val="21"/>
                <w:szCs w:val="21"/>
              </w:rPr>
            </w:pPr>
            <w:r w:rsidRPr="00744977"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27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体育舞蹈</w:t>
            </w:r>
          </w:p>
        </w:tc>
        <w:tc>
          <w:tcPr>
            <w:tcW w:w="56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541</w:t>
            </w:r>
          </w:p>
        </w:tc>
        <w:tc>
          <w:tcPr>
            <w:tcW w:w="11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级运动训练专业四年应修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 w:val="restart"/>
            <w:vAlign w:val="center"/>
          </w:tcPr>
          <w:p w:rsidR="00FD6527" w:rsidRPr="00C93A1C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93A1C">
              <w:rPr>
                <w:rFonts w:ascii="宋体" w:eastAsia="宋体" w:hAnsi="宋体" w:hint="eastAsia"/>
                <w:sz w:val="21"/>
                <w:szCs w:val="21"/>
              </w:rPr>
              <w:t>运</w:t>
            </w:r>
            <w:r w:rsidRPr="00C93A1C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53" w:type="dxa"/>
            <w:vMerge w:val="restart"/>
            <w:vAlign w:val="center"/>
          </w:tcPr>
          <w:p w:rsidR="00FD6527" w:rsidRPr="00C93A1C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93A1C"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274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2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804F5">
              <w:rPr>
                <w:rFonts w:ascii="宋体" w:eastAsia="宋体" w:hAnsi="宋体" w:hint="eastAsia"/>
                <w:sz w:val="21"/>
                <w:szCs w:val="21"/>
              </w:rPr>
              <w:t>运动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心理学（限选课）</w:t>
            </w:r>
          </w:p>
        </w:tc>
        <w:tc>
          <w:tcPr>
            <w:tcW w:w="56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679</w:t>
            </w:r>
          </w:p>
        </w:tc>
        <w:tc>
          <w:tcPr>
            <w:tcW w:w="1106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级运动训练专业四年应修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9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4" w:type="dxa"/>
            <w:vAlign w:val="center"/>
          </w:tcPr>
          <w:p w:rsidR="00FD6527" w:rsidRPr="00E804F5" w:rsidRDefault="00FD6527" w:rsidP="00FD6527">
            <w:pPr>
              <w:ind w:left="31680" w:hangingChars="150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教练员与运动选材（限选课）</w:t>
            </w:r>
          </w:p>
        </w:tc>
        <w:tc>
          <w:tcPr>
            <w:tcW w:w="56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679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羽毛球</w:t>
            </w:r>
          </w:p>
        </w:tc>
        <w:tc>
          <w:tcPr>
            <w:tcW w:w="56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679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地掷球</w:t>
            </w:r>
          </w:p>
        </w:tc>
        <w:tc>
          <w:tcPr>
            <w:tcW w:w="56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679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运动营养学</w:t>
            </w:r>
          </w:p>
        </w:tc>
        <w:tc>
          <w:tcPr>
            <w:tcW w:w="56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679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体育测量与评价</w:t>
            </w:r>
          </w:p>
        </w:tc>
        <w:tc>
          <w:tcPr>
            <w:tcW w:w="56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679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4" w:type="dxa"/>
            <w:vAlign w:val="center"/>
          </w:tcPr>
          <w:p w:rsidR="00FD6527" w:rsidRDefault="00FD6527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62" w:type="dxa"/>
            <w:vAlign w:val="center"/>
          </w:tcPr>
          <w:p w:rsidR="00FD6527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666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4" w:type="dxa"/>
            <w:vAlign w:val="center"/>
          </w:tcPr>
          <w:p w:rsidR="00FD6527" w:rsidRDefault="00FD6527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62" w:type="dxa"/>
            <w:vAlign w:val="center"/>
          </w:tcPr>
          <w:p w:rsidR="00FD6527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55" w:type="dxa"/>
            <w:vAlign w:val="center"/>
          </w:tcPr>
          <w:p w:rsidR="00FD6527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73" w:type="dxa"/>
            <w:vAlign w:val="center"/>
          </w:tcPr>
          <w:p w:rsidR="00FD6527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660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 w:val="restart"/>
            <w:vAlign w:val="center"/>
          </w:tcPr>
          <w:p w:rsidR="00FD6527" w:rsidRPr="00CF6B6C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运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553" w:type="dxa"/>
            <w:vMerge w:val="restart"/>
            <w:vAlign w:val="center"/>
          </w:tcPr>
          <w:p w:rsidR="00FD6527" w:rsidRPr="00CF6B6C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27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2" w:type="dxa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574</w:t>
            </w:r>
          </w:p>
        </w:tc>
        <w:tc>
          <w:tcPr>
            <w:tcW w:w="1106" w:type="dxa"/>
            <w:vMerge w:val="restart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级运动训练专业四年应修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9" w:type="dxa"/>
            <w:vMerge w:val="restart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2" w:type="dxa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575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62" w:type="dxa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577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7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2" w:type="dxa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Pr="00E804F5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Default="00FD6527" w:rsidP="000B4538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577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 w:val="restart"/>
            <w:vAlign w:val="center"/>
          </w:tcPr>
          <w:p w:rsidR="00FD6527" w:rsidRPr="003D2DFA" w:rsidRDefault="00FD6527" w:rsidP="001114F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53" w:type="dxa"/>
            <w:vMerge w:val="restart"/>
            <w:vAlign w:val="center"/>
          </w:tcPr>
          <w:p w:rsidR="00FD6527" w:rsidRPr="003D2DFA" w:rsidRDefault="00FD6527" w:rsidP="001114F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274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62" w:type="dxa"/>
            <w:vAlign w:val="center"/>
          </w:tcPr>
          <w:p w:rsidR="00FD6527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321</w:t>
            </w:r>
          </w:p>
        </w:tc>
        <w:tc>
          <w:tcPr>
            <w:tcW w:w="1106" w:type="dxa"/>
            <w:vMerge w:val="restart"/>
            <w:vAlign w:val="center"/>
          </w:tcPr>
          <w:p w:rsidR="00FD6527" w:rsidRPr="00E804F5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级运动训练专业四年应修</w:t>
            </w:r>
            <w:r w:rsidRPr="00E804F5">
              <w:rPr>
                <w:sz w:val="18"/>
                <w:szCs w:val="18"/>
              </w:rPr>
              <w:t>24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9" w:type="dxa"/>
            <w:vMerge w:val="restart"/>
            <w:vAlign w:val="center"/>
          </w:tcPr>
          <w:p w:rsidR="00FD6527" w:rsidRPr="00E804F5" w:rsidRDefault="00FD6527" w:rsidP="001114F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/>
            <w:vAlign w:val="center"/>
          </w:tcPr>
          <w:p w:rsidR="00FD6527" w:rsidRPr="00E804F5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FD6527" w:rsidRPr="00E804F5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274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62" w:type="dxa"/>
            <w:vAlign w:val="center"/>
          </w:tcPr>
          <w:p w:rsidR="00FD6527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300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1114F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C54358">
        <w:trPr>
          <w:trHeight w:val="703"/>
        </w:trPr>
        <w:tc>
          <w:tcPr>
            <w:tcW w:w="732" w:type="dxa"/>
            <w:vMerge/>
            <w:vAlign w:val="center"/>
          </w:tcPr>
          <w:p w:rsidR="00FD6527" w:rsidRPr="00E804F5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53" w:type="dxa"/>
            <w:vMerge/>
            <w:vAlign w:val="center"/>
          </w:tcPr>
          <w:p w:rsidR="00FD6527" w:rsidRPr="00E804F5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274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62" w:type="dxa"/>
            <w:vAlign w:val="center"/>
          </w:tcPr>
          <w:p w:rsidR="00FD6527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5" w:type="dxa"/>
            <w:vAlign w:val="center"/>
          </w:tcPr>
          <w:p w:rsidR="00FD6527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73" w:type="dxa"/>
            <w:vAlign w:val="center"/>
          </w:tcPr>
          <w:p w:rsidR="00FD6527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18" w:type="dxa"/>
            <w:vAlign w:val="center"/>
          </w:tcPr>
          <w:p w:rsidR="00FD6527" w:rsidRPr="00E804F5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399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1114F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1114FD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C87E44">
      <w:pPr>
        <w:rPr>
          <w:sz w:val="28"/>
          <w:szCs w:val="28"/>
        </w:rPr>
      </w:pPr>
    </w:p>
    <w:p w:rsidR="00FD6527" w:rsidRDefault="00FD6527" w:rsidP="00C87E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学期开设选修课任务表（表三）</w:t>
      </w:r>
    </w:p>
    <w:tbl>
      <w:tblPr>
        <w:tblW w:w="955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535"/>
        <w:gridCol w:w="3164"/>
        <w:gridCol w:w="542"/>
        <w:gridCol w:w="536"/>
        <w:gridCol w:w="1422"/>
        <w:gridCol w:w="885"/>
        <w:gridCol w:w="1067"/>
        <w:gridCol w:w="693"/>
      </w:tblGrid>
      <w:tr w:rsidR="00FD6527" w:rsidRPr="00E804F5" w:rsidTr="008D5213">
        <w:trPr>
          <w:trHeight w:val="538"/>
        </w:trPr>
        <w:tc>
          <w:tcPr>
            <w:tcW w:w="709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35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164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067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693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trHeight w:val="538"/>
        </w:trPr>
        <w:tc>
          <w:tcPr>
            <w:tcW w:w="709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武</w:t>
            </w:r>
            <w:r>
              <w:rPr>
                <w:sz w:val="21"/>
                <w:szCs w:val="21"/>
              </w:rPr>
              <w:t>12</w:t>
            </w:r>
          </w:p>
        </w:tc>
        <w:tc>
          <w:tcPr>
            <w:tcW w:w="535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八</w:t>
            </w:r>
          </w:p>
        </w:tc>
        <w:tc>
          <w:tcPr>
            <w:tcW w:w="3164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乒乓球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－</w:t>
            </w:r>
            <w:r>
              <w:rPr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</w:p>
        </w:tc>
        <w:tc>
          <w:tcPr>
            <w:tcW w:w="1067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52"/>
        </w:trPr>
        <w:tc>
          <w:tcPr>
            <w:tcW w:w="709" w:type="dxa"/>
            <w:vMerge w:val="restart"/>
            <w:vAlign w:val="center"/>
          </w:tcPr>
          <w:p w:rsidR="00FD6527" w:rsidRPr="001114FD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114FD">
              <w:rPr>
                <w:rFonts w:ascii="宋体" w:eastAsia="宋体" w:hAnsi="宋体" w:hint="eastAsia"/>
                <w:sz w:val="21"/>
                <w:szCs w:val="21"/>
              </w:rPr>
              <w:t>武</w:t>
            </w:r>
            <w:r w:rsidRPr="001114FD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35" w:type="dxa"/>
            <w:vMerge w:val="restart"/>
            <w:vAlign w:val="center"/>
          </w:tcPr>
          <w:p w:rsidR="00FD6527" w:rsidRPr="001114FD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1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脚斗士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2A35E1" w:rsidRDefault="00FD6527" w:rsidP="002A35E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117 </w:t>
            </w:r>
          </w:p>
        </w:tc>
        <w:tc>
          <w:tcPr>
            <w:tcW w:w="1067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级民族传统体育专业四年应</w:t>
            </w:r>
            <w:r w:rsidRPr="00E804F5">
              <w:rPr>
                <w:rFonts w:hint="eastAsia"/>
                <w:sz w:val="18"/>
                <w:szCs w:val="18"/>
              </w:rPr>
              <w:t>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93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692"/>
        </w:trPr>
        <w:tc>
          <w:tcPr>
            <w:tcW w:w="70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体育管理学（限选课）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118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92"/>
        </w:trPr>
        <w:tc>
          <w:tcPr>
            <w:tcW w:w="70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创伤急救学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118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92"/>
        </w:trPr>
        <w:tc>
          <w:tcPr>
            <w:tcW w:w="70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太极推手（限选课）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118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92"/>
        </w:trPr>
        <w:tc>
          <w:tcPr>
            <w:tcW w:w="70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柔道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117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92"/>
        </w:trPr>
        <w:tc>
          <w:tcPr>
            <w:tcW w:w="70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体育测量与评价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118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92"/>
        </w:trPr>
        <w:tc>
          <w:tcPr>
            <w:tcW w:w="70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空手道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117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92"/>
        </w:trPr>
        <w:tc>
          <w:tcPr>
            <w:tcW w:w="70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实用技击术（限选课）</w:t>
            </w:r>
          </w:p>
        </w:tc>
        <w:tc>
          <w:tcPr>
            <w:tcW w:w="542" w:type="dxa"/>
            <w:vAlign w:val="center"/>
          </w:tcPr>
          <w:p w:rsidR="00FD6527" w:rsidRPr="00885A92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118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92"/>
        </w:trPr>
        <w:tc>
          <w:tcPr>
            <w:tcW w:w="70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体育科研理论与方法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118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92"/>
        </w:trPr>
        <w:tc>
          <w:tcPr>
            <w:tcW w:w="70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42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111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92"/>
        </w:trPr>
        <w:tc>
          <w:tcPr>
            <w:tcW w:w="70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42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36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22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109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92"/>
        </w:trPr>
        <w:tc>
          <w:tcPr>
            <w:tcW w:w="70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42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113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92"/>
        </w:trPr>
        <w:tc>
          <w:tcPr>
            <w:tcW w:w="70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42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36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22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103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91"/>
        </w:trPr>
        <w:tc>
          <w:tcPr>
            <w:tcW w:w="709" w:type="dxa"/>
            <w:vMerge w:val="restart"/>
            <w:vAlign w:val="center"/>
          </w:tcPr>
          <w:p w:rsidR="00FD6527" w:rsidRPr="00CF6B6C" w:rsidRDefault="00FD6527" w:rsidP="004933A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武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535" w:type="dxa"/>
            <w:vMerge w:val="restart"/>
            <w:vAlign w:val="center"/>
          </w:tcPr>
          <w:p w:rsidR="00FD6527" w:rsidRPr="00CF6B6C" w:rsidRDefault="00FD6527" w:rsidP="004933A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16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</w:t>
            </w:r>
          </w:p>
        </w:tc>
        <w:tc>
          <w:tcPr>
            <w:tcW w:w="1067" w:type="dxa"/>
            <w:vMerge w:val="restart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级民族传统体育专业四年应</w:t>
            </w:r>
            <w:r w:rsidRPr="00E804F5">
              <w:rPr>
                <w:rFonts w:hint="eastAsia"/>
                <w:sz w:val="18"/>
                <w:szCs w:val="18"/>
              </w:rPr>
              <w:t>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93" w:type="dxa"/>
            <w:vMerge w:val="restart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556"/>
        </w:trPr>
        <w:tc>
          <w:tcPr>
            <w:tcW w:w="709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0"/>
        </w:trPr>
        <w:tc>
          <w:tcPr>
            <w:tcW w:w="709" w:type="dxa"/>
            <w:vMerge w:val="restart"/>
            <w:vAlign w:val="center"/>
          </w:tcPr>
          <w:p w:rsidR="00FD6527" w:rsidRPr="003D2DFA" w:rsidRDefault="00FD6527" w:rsidP="004933A2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武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35" w:type="dxa"/>
            <w:vMerge w:val="restart"/>
            <w:vAlign w:val="center"/>
          </w:tcPr>
          <w:p w:rsidR="00FD6527" w:rsidRPr="003D2DFA" w:rsidRDefault="00FD6527" w:rsidP="004933A2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164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42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</w:t>
            </w:r>
          </w:p>
        </w:tc>
        <w:tc>
          <w:tcPr>
            <w:tcW w:w="1067" w:type="dxa"/>
            <w:vMerge w:val="restart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级民族传统体育专业四年应</w:t>
            </w:r>
            <w:r w:rsidRPr="00E804F5">
              <w:rPr>
                <w:rFonts w:hint="eastAsia"/>
                <w:sz w:val="18"/>
                <w:szCs w:val="18"/>
              </w:rPr>
              <w:t>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93" w:type="dxa"/>
            <w:vMerge w:val="restart"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0"/>
        </w:trPr>
        <w:tc>
          <w:tcPr>
            <w:tcW w:w="709" w:type="dxa"/>
            <w:vMerge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42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36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22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0"/>
        </w:trPr>
        <w:tc>
          <w:tcPr>
            <w:tcW w:w="709" w:type="dxa"/>
            <w:vMerge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64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42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36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2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5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</w:t>
            </w:r>
          </w:p>
        </w:tc>
        <w:tc>
          <w:tcPr>
            <w:tcW w:w="1067" w:type="dxa"/>
            <w:vMerge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93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8E52E8">
      <w:pPr>
        <w:rPr>
          <w:sz w:val="28"/>
          <w:szCs w:val="28"/>
        </w:rPr>
      </w:pPr>
    </w:p>
    <w:p w:rsidR="00FD6527" w:rsidRDefault="00FD6527" w:rsidP="008E52E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学期开设选修课任务表（表四）</w:t>
      </w:r>
    </w:p>
    <w:tbl>
      <w:tblPr>
        <w:tblW w:w="1027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4"/>
        <w:gridCol w:w="508"/>
        <w:gridCol w:w="3434"/>
        <w:gridCol w:w="601"/>
        <w:gridCol w:w="575"/>
        <w:gridCol w:w="1526"/>
        <w:gridCol w:w="953"/>
        <w:gridCol w:w="1148"/>
        <w:gridCol w:w="766"/>
      </w:tblGrid>
      <w:tr w:rsidR="00FD6527" w:rsidRPr="00E804F5" w:rsidTr="008D5213">
        <w:trPr>
          <w:trHeight w:val="942"/>
        </w:trPr>
        <w:tc>
          <w:tcPr>
            <w:tcW w:w="764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434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48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66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trHeight w:val="1647"/>
        </w:trPr>
        <w:tc>
          <w:tcPr>
            <w:tcW w:w="764" w:type="dxa"/>
            <w:vAlign w:val="center"/>
          </w:tcPr>
          <w:p w:rsidR="00FD6527" w:rsidRPr="00496ED2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96ED2">
              <w:rPr>
                <w:rFonts w:ascii="宋体" w:eastAsia="宋体" w:hAnsi="宋体" w:hint="eastAsia"/>
                <w:sz w:val="21"/>
                <w:szCs w:val="21"/>
              </w:rPr>
              <w:t>社</w:t>
            </w:r>
            <w:r w:rsidRPr="00496ED2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08" w:type="dxa"/>
            <w:vAlign w:val="center"/>
          </w:tcPr>
          <w:p w:rsidR="00FD6527" w:rsidRPr="00496ED2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4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804F5">
              <w:rPr>
                <w:rFonts w:ascii="宋体" w:eastAsia="宋体" w:hAnsi="宋体" w:hint="eastAsia"/>
                <w:sz w:val="21"/>
                <w:szCs w:val="21"/>
              </w:rPr>
              <w:t>运动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营养学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</w:t>
            </w:r>
          </w:p>
        </w:tc>
        <w:tc>
          <w:tcPr>
            <w:tcW w:w="114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级社会体育专业四年应修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 w:val="restart"/>
            <w:vAlign w:val="center"/>
          </w:tcPr>
          <w:p w:rsidR="00FD6527" w:rsidRPr="00496ED2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96ED2">
              <w:rPr>
                <w:rFonts w:ascii="宋体" w:eastAsia="宋体" w:hAnsi="宋体" w:hint="eastAsia"/>
                <w:sz w:val="21"/>
                <w:szCs w:val="21"/>
              </w:rPr>
              <w:t>社</w:t>
            </w:r>
            <w:r w:rsidRPr="00496ED2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08" w:type="dxa"/>
            <w:vMerge w:val="restart"/>
            <w:vAlign w:val="center"/>
          </w:tcPr>
          <w:p w:rsidR="00FD6527" w:rsidRPr="00496ED2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43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软式排球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级社会体育专业四年应修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6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跆拳道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体育科研理论与方法（限选课）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足球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社会调查理论与实务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运动处方（限选课）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学校体育学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 w:val="restart"/>
            <w:vAlign w:val="center"/>
          </w:tcPr>
          <w:p w:rsidR="00FD6527" w:rsidRPr="00CF6B6C" w:rsidRDefault="00FD6527" w:rsidP="004933A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508" w:type="dxa"/>
            <w:vMerge w:val="restart"/>
            <w:vAlign w:val="center"/>
          </w:tcPr>
          <w:p w:rsidR="00FD6527" w:rsidRPr="00CF6B6C" w:rsidRDefault="00FD6527" w:rsidP="004933A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43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82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804F5">
              <w:rPr>
                <w:rFonts w:hint="eastAsia"/>
                <w:sz w:val="18"/>
                <w:szCs w:val="18"/>
              </w:rPr>
              <w:t>级社会体育专业四年应修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6" w:type="dxa"/>
            <w:vMerge w:val="restart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82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01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82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 w:val="restart"/>
            <w:vAlign w:val="center"/>
          </w:tcPr>
          <w:p w:rsidR="00FD6527" w:rsidRPr="003D2DFA" w:rsidRDefault="00FD6527" w:rsidP="004933A2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08" w:type="dxa"/>
            <w:vMerge w:val="restart"/>
            <w:vAlign w:val="center"/>
          </w:tcPr>
          <w:p w:rsidR="00FD6527" w:rsidRPr="003D2DFA" w:rsidRDefault="00FD6527" w:rsidP="004933A2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434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601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104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E804F5">
              <w:rPr>
                <w:rFonts w:hint="eastAsia"/>
                <w:sz w:val="18"/>
                <w:szCs w:val="18"/>
              </w:rPr>
              <w:t>级社会体育专业四年应修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6" w:type="dxa"/>
            <w:vMerge w:val="restart"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601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26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104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6"/>
        </w:trPr>
        <w:tc>
          <w:tcPr>
            <w:tcW w:w="764" w:type="dxa"/>
            <w:vMerge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vMerge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34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601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5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26" w:type="dxa"/>
            <w:vAlign w:val="center"/>
          </w:tcPr>
          <w:p w:rsidR="00FD6527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3" w:type="dxa"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104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4933A2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:rsidR="00FD6527" w:rsidRPr="00E804F5" w:rsidRDefault="00FD6527" w:rsidP="004933A2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053A01">
      <w:pPr>
        <w:rPr>
          <w:color w:val="000000"/>
          <w:sz w:val="28"/>
          <w:szCs w:val="28"/>
        </w:rPr>
      </w:pPr>
    </w:p>
    <w:p w:rsidR="00FD6527" w:rsidRPr="008A5850" w:rsidRDefault="00FD6527" w:rsidP="00053A01">
      <w:pPr>
        <w:rPr>
          <w:color w:val="000000"/>
          <w:sz w:val="28"/>
          <w:szCs w:val="28"/>
        </w:rPr>
      </w:pPr>
      <w:r w:rsidRPr="008A5850">
        <w:rPr>
          <w:rFonts w:hint="eastAsia"/>
          <w:color w:val="000000"/>
          <w:sz w:val="28"/>
          <w:szCs w:val="28"/>
        </w:rPr>
        <w:t>西安体育学院</w:t>
      </w:r>
      <w:r w:rsidRPr="008A5850">
        <w:rPr>
          <w:color w:val="000000"/>
          <w:sz w:val="28"/>
          <w:szCs w:val="28"/>
        </w:rPr>
        <w:t>2015-2016</w:t>
      </w:r>
      <w:r w:rsidRPr="008A5850">
        <w:rPr>
          <w:rFonts w:hint="eastAsia"/>
          <w:color w:val="000000"/>
          <w:sz w:val="28"/>
          <w:szCs w:val="28"/>
        </w:rPr>
        <w:t>学年第</w:t>
      </w:r>
      <w:r>
        <w:rPr>
          <w:color w:val="000000"/>
          <w:sz w:val="28"/>
          <w:szCs w:val="28"/>
        </w:rPr>
        <w:t>2</w:t>
      </w:r>
      <w:r w:rsidRPr="008A5850">
        <w:rPr>
          <w:rFonts w:hint="eastAsia"/>
          <w:color w:val="000000"/>
          <w:sz w:val="28"/>
          <w:szCs w:val="28"/>
        </w:rPr>
        <w:t>学期开设选修课任务表（表五）</w:t>
      </w:r>
    </w:p>
    <w:tbl>
      <w:tblPr>
        <w:tblW w:w="1010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643"/>
        <w:gridCol w:w="3178"/>
        <w:gridCol w:w="524"/>
        <w:gridCol w:w="566"/>
        <w:gridCol w:w="1506"/>
        <w:gridCol w:w="923"/>
        <w:gridCol w:w="7"/>
        <w:gridCol w:w="1123"/>
        <w:gridCol w:w="739"/>
        <w:gridCol w:w="11"/>
      </w:tblGrid>
      <w:tr w:rsidR="00FD6527" w:rsidRPr="00E804F5" w:rsidTr="008D5213">
        <w:trPr>
          <w:gridAfter w:val="1"/>
          <w:wAfter w:w="11" w:type="dxa"/>
          <w:trHeight w:val="618"/>
        </w:trPr>
        <w:tc>
          <w:tcPr>
            <w:tcW w:w="883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643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178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30" w:type="dxa"/>
            <w:gridSpan w:val="2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39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gridAfter w:val="1"/>
          <w:wAfter w:w="11" w:type="dxa"/>
          <w:trHeight w:val="571"/>
        </w:trPr>
        <w:tc>
          <w:tcPr>
            <w:tcW w:w="883" w:type="dxa"/>
            <w:vMerge w:val="restart"/>
            <w:vAlign w:val="center"/>
          </w:tcPr>
          <w:p w:rsidR="00FD6527" w:rsidRPr="008A5850" w:rsidRDefault="00FD6527" w:rsidP="00FD6527">
            <w:pPr>
              <w:ind w:leftChars="-7" w:left="31680" w:rightChars="-4" w:right="31680" w:hangingChars="51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A5850">
              <w:rPr>
                <w:rFonts w:ascii="宋体" w:eastAsia="宋体" w:hAnsi="宋体" w:hint="eastAsia"/>
                <w:sz w:val="21"/>
                <w:szCs w:val="21"/>
              </w:rPr>
              <w:t>人体</w:t>
            </w:r>
            <w:r w:rsidRPr="008A5850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643" w:type="dxa"/>
            <w:vMerge w:val="restart"/>
            <w:vAlign w:val="center"/>
          </w:tcPr>
          <w:p w:rsidR="00FD6527" w:rsidRPr="008A5850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A5850"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178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骨龄与选材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37</w:t>
            </w:r>
          </w:p>
        </w:tc>
        <w:tc>
          <w:tcPr>
            <w:tcW w:w="1130" w:type="dxa"/>
            <w:gridSpan w:val="2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运动人体科学专业四年应修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9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理疗学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37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运动遗传学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37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学校体育学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37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运动免疫学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8A585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 xml:space="preserve">   37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71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37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太极拳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37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运动心理学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37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运动机能监控与评价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37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37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71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37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37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820"/>
        </w:trPr>
        <w:tc>
          <w:tcPr>
            <w:tcW w:w="883" w:type="dxa"/>
            <w:vMerge w:val="restart"/>
            <w:vAlign w:val="center"/>
          </w:tcPr>
          <w:p w:rsidR="00FD6527" w:rsidRPr="008A5850" w:rsidRDefault="00FD6527" w:rsidP="00FD6527">
            <w:pPr>
              <w:ind w:leftChars="-7" w:left="31680" w:rightChars="-7" w:right="31680" w:hangingChars="51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A5850">
              <w:rPr>
                <w:rFonts w:ascii="宋体" w:eastAsia="宋体" w:hAnsi="宋体" w:hint="eastAsia"/>
                <w:sz w:val="21"/>
                <w:szCs w:val="21"/>
              </w:rPr>
              <w:t>人体</w:t>
            </w:r>
            <w:r w:rsidRPr="008A5850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643" w:type="dxa"/>
            <w:vMerge w:val="restart"/>
            <w:vAlign w:val="center"/>
          </w:tcPr>
          <w:p w:rsidR="00FD6527" w:rsidRPr="008A5850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17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27</w:t>
            </w:r>
          </w:p>
        </w:tc>
        <w:tc>
          <w:tcPr>
            <w:tcW w:w="1130" w:type="dxa"/>
            <w:gridSpan w:val="2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E804F5"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级运动人体科学专业四年应修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9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778"/>
        </w:trPr>
        <w:tc>
          <w:tcPr>
            <w:tcW w:w="883" w:type="dxa"/>
            <w:vMerge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8C185F">
            <w:pPr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33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957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13" w:left="31680" w:rightChars="-7" w:right="31680" w:hangingChars="97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33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702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33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45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33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gridAfter w:val="1"/>
          <w:wAfter w:w="11" w:type="dxa"/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2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3" w:type="dxa"/>
            <w:vAlign w:val="center"/>
          </w:tcPr>
          <w:p w:rsidR="00FD6527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33</w:t>
            </w:r>
          </w:p>
        </w:tc>
        <w:tc>
          <w:tcPr>
            <w:tcW w:w="1130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67"/>
        </w:trPr>
        <w:tc>
          <w:tcPr>
            <w:tcW w:w="883" w:type="dxa"/>
            <w:vMerge w:val="restart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人体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643" w:type="dxa"/>
            <w:vMerge w:val="restart"/>
            <w:vAlign w:val="center"/>
          </w:tcPr>
          <w:p w:rsidR="00FD6527" w:rsidRPr="003D2DFA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178" w:type="dxa"/>
            <w:vAlign w:val="center"/>
          </w:tcPr>
          <w:p w:rsidR="00FD6527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2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0" w:type="dxa"/>
            <w:gridSpan w:val="2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1123" w:type="dxa"/>
            <w:vMerge w:val="restart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级运动人体科学专业四年应修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gridSpan w:val="2"/>
            <w:vMerge w:val="restart"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2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6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06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0" w:type="dxa"/>
            <w:gridSpan w:val="2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1123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2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2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0" w:type="dxa"/>
            <w:gridSpan w:val="2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1123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2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73"/>
        </w:trPr>
        <w:tc>
          <w:tcPr>
            <w:tcW w:w="883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43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78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2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6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6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0" w:type="dxa"/>
            <w:gridSpan w:val="2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1123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gridSpan w:val="2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1207F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学期开设选修课任务表（表六）</w:t>
      </w:r>
    </w:p>
    <w:tbl>
      <w:tblPr>
        <w:tblW w:w="991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"/>
        <w:gridCol w:w="557"/>
        <w:gridCol w:w="3260"/>
        <w:gridCol w:w="564"/>
        <w:gridCol w:w="557"/>
        <w:gridCol w:w="1547"/>
        <w:gridCol w:w="849"/>
        <w:gridCol w:w="1106"/>
        <w:gridCol w:w="736"/>
      </w:tblGrid>
      <w:tr w:rsidR="00FD6527" w:rsidRPr="00E804F5" w:rsidTr="008D5213">
        <w:trPr>
          <w:trHeight w:val="357"/>
        </w:trPr>
        <w:tc>
          <w:tcPr>
            <w:tcW w:w="736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260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06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36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trHeight w:val="1555"/>
        </w:trPr>
        <w:tc>
          <w:tcPr>
            <w:tcW w:w="736" w:type="dxa"/>
            <w:vMerge w:val="restart"/>
            <w:vAlign w:val="center"/>
          </w:tcPr>
          <w:p w:rsidR="00FD6527" w:rsidRPr="00842A23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42A23">
              <w:rPr>
                <w:rFonts w:ascii="宋体" w:eastAsia="宋体" w:hAnsi="宋体" w:hint="eastAsia"/>
                <w:sz w:val="21"/>
                <w:szCs w:val="21"/>
              </w:rPr>
              <w:t>新闻</w:t>
            </w:r>
            <w:r>
              <w:rPr>
                <w:rFonts w:ascii="宋体" w:eastAsia="宋体" w:hAnsi="宋体"/>
                <w:sz w:val="21"/>
                <w:szCs w:val="21"/>
              </w:rPr>
              <w:t>12</w:t>
            </w:r>
            <w:r w:rsidRPr="00842A23"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57" w:type="dxa"/>
            <w:vMerge w:val="restart"/>
            <w:vAlign w:val="center"/>
          </w:tcPr>
          <w:p w:rsidR="00FD6527" w:rsidRPr="00842A23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42A23"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26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新闻现场报道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1106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级新闻学专业四年应修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 w:val="restart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8" w:left="31680" w:rightChars="-6" w:right="31680" w:hangingChars="67" w:firstLine="3168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1558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新闻传播研究方法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7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 w:val="restart"/>
            <w:vAlign w:val="center"/>
          </w:tcPr>
          <w:p w:rsidR="00FD6527" w:rsidRPr="00842A23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42A23">
              <w:rPr>
                <w:rFonts w:ascii="宋体" w:eastAsia="宋体" w:hAnsi="宋体" w:hint="eastAsia"/>
                <w:sz w:val="21"/>
                <w:szCs w:val="21"/>
              </w:rPr>
              <w:t>新闻</w:t>
            </w:r>
            <w:r>
              <w:rPr>
                <w:rFonts w:ascii="宋体" w:eastAsia="宋体" w:hAnsi="宋体"/>
                <w:sz w:val="21"/>
                <w:szCs w:val="21"/>
              </w:rPr>
              <w:t>13</w:t>
            </w:r>
            <w:r w:rsidRPr="00842A23"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57" w:type="dxa"/>
            <w:vMerge w:val="restart"/>
            <w:vAlign w:val="center"/>
          </w:tcPr>
          <w:p w:rsidR="00FD6527" w:rsidRPr="00842A23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260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广告创意与策划（限选课）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49</w:t>
            </w:r>
          </w:p>
        </w:tc>
        <w:tc>
          <w:tcPr>
            <w:tcW w:w="1106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级新闻学专业四年应修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新媒体研究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</w:t>
            </w:r>
            <w:r w:rsidRPr="00E804F5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49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003161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03161">
              <w:rPr>
                <w:rFonts w:ascii="宋体" w:eastAsia="宋体" w:hAnsi="宋体" w:hint="eastAsia"/>
                <w:sz w:val="21"/>
                <w:szCs w:val="21"/>
              </w:rPr>
              <w:t>体育纪录片赏析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49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CD4334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D4334">
              <w:rPr>
                <w:rFonts w:ascii="宋体" w:eastAsia="宋体" w:hAnsi="宋体" w:hint="eastAsia"/>
                <w:sz w:val="21"/>
                <w:szCs w:val="21"/>
              </w:rPr>
              <w:t>电视播音与主持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64" w:type="dxa"/>
            <w:vAlign w:val="center"/>
          </w:tcPr>
          <w:p w:rsidR="00FD6527" w:rsidRPr="00CF2769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49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CF276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2769">
              <w:rPr>
                <w:rFonts w:ascii="宋体" w:eastAsia="宋体" w:hAnsi="宋体" w:hint="eastAsia"/>
                <w:sz w:val="21"/>
                <w:szCs w:val="21"/>
              </w:rPr>
              <w:t>中国报业研究（限选课）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49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C46573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46573">
              <w:rPr>
                <w:rFonts w:ascii="宋体" w:eastAsia="宋体" w:hAnsi="宋体" w:hint="eastAsia"/>
                <w:sz w:val="21"/>
                <w:szCs w:val="21"/>
              </w:rPr>
              <w:t>电视新闻节目研究（限选课）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49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B9081D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B9081D">
              <w:rPr>
                <w:rFonts w:ascii="宋体" w:eastAsia="宋体" w:hAnsi="宋体" w:hint="eastAsia"/>
                <w:sz w:val="21"/>
                <w:szCs w:val="21"/>
              </w:rPr>
              <w:t>网络新闻传播实务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49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 w:val="restart"/>
            <w:vAlign w:val="center"/>
          </w:tcPr>
          <w:p w:rsidR="00FD6527" w:rsidRPr="00CF6B6C" w:rsidRDefault="00FD6527" w:rsidP="0088761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57" w:type="dxa"/>
            <w:vMerge w:val="restart"/>
            <w:vAlign w:val="center"/>
          </w:tcPr>
          <w:p w:rsidR="00FD6527" w:rsidRPr="00CF6B6C" w:rsidRDefault="00FD6527" w:rsidP="0088761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260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1106" w:type="dxa"/>
            <w:vMerge w:val="restart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级新闻学专业四年应修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 w:val="restart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4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 w:val="restart"/>
            <w:vAlign w:val="center"/>
          </w:tcPr>
          <w:p w:rsidR="00FD6527" w:rsidRPr="003D2DFA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57" w:type="dxa"/>
            <w:vMerge w:val="restart"/>
            <w:vAlign w:val="center"/>
          </w:tcPr>
          <w:p w:rsidR="00FD6527" w:rsidRPr="003D2DFA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260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6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</w:t>
            </w:r>
          </w:p>
        </w:tc>
        <w:tc>
          <w:tcPr>
            <w:tcW w:w="1106" w:type="dxa"/>
            <w:vMerge w:val="restart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级新闻学专业四年应修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36" w:type="dxa"/>
            <w:vMerge w:val="restart"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6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24"/>
        </w:trPr>
        <w:tc>
          <w:tcPr>
            <w:tcW w:w="736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57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6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57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9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</w:t>
            </w:r>
          </w:p>
        </w:tc>
        <w:tc>
          <w:tcPr>
            <w:tcW w:w="1106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36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51332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学期开设选修课任务表（表七）</w:t>
      </w:r>
    </w:p>
    <w:tbl>
      <w:tblPr>
        <w:tblW w:w="1009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0"/>
        <w:gridCol w:w="568"/>
        <w:gridCol w:w="3358"/>
        <w:gridCol w:w="531"/>
        <w:gridCol w:w="568"/>
        <w:gridCol w:w="1503"/>
        <w:gridCol w:w="935"/>
        <w:gridCol w:w="1128"/>
        <w:gridCol w:w="750"/>
      </w:tblGrid>
      <w:tr w:rsidR="00FD6527" w:rsidRPr="00E804F5" w:rsidTr="008D5213">
        <w:trPr>
          <w:trHeight w:val="1073"/>
        </w:trPr>
        <w:tc>
          <w:tcPr>
            <w:tcW w:w="750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专业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学期</w:t>
            </w:r>
          </w:p>
        </w:tc>
        <w:tc>
          <w:tcPr>
            <w:tcW w:w="3358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选修课程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周学时、时段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18"/>
                <w:szCs w:val="18"/>
              </w:rPr>
            </w:pPr>
            <w:r w:rsidRPr="00E804F5">
              <w:rPr>
                <w:rFonts w:hint="eastAsia"/>
                <w:sz w:val="18"/>
                <w:szCs w:val="18"/>
              </w:rPr>
              <w:t>选修人数</w:t>
            </w:r>
          </w:p>
        </w:tc>
        <w:tc>
          <w:tcPr>
            <w:tcW w:w="1128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50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trHeight w:val="947"/>
        </w:trPr>
        <w:tc>
          <w:tcPr>
            <w:tcW w:w="750" w:type="dxa"/>
            <w:vMerge w:val="restart"/>
            <w:vAlign w:val="center"/>
          </w:tcPr>
          <w:p w:rsidR="00FD6527" w:rsidRPr="008F4461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F4461">
              <w:rPr>
                <w:rFonts w:ascii="宋体" w:eastAsia="宋体" w:hAnsi="宋体" w:hint="eastAsia"/>
                <w:sz w:val="21"/>
                <w:szCs w:val="21"/>
              </w:rPr>
              <w:t>经济</w:t>
            </w:r>
            <w:r w:rsidRPr="008F4461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8" w:type="dxa"/>
            <w:vMerge w:val="restart"/>
            <w:vAlign w:val="center"/>
          </w:tcPr>
          <w:p w:rsidR="00FD6527" w:rsidRPr="008F4461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5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网球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42</w:t>
            </w:r>
          </w:p>
        </w:tc>
        <w:tc>
          <w:tcPr>
            <w:tcW w:w="1128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级经济学专业四年应修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17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证券投资学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42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管理会计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会计电算化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企业并购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电子商务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理财规划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48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保险学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33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17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 w:val="restart"/>
            <w:vAlign w:val="center"/>
          </w:tcPr>
          <w:p w:rsidR="00FD6527" w:rsidRPr="008F029D" w:rsidRDefault="00FD6527" w:rsidP="00FD6527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经济</w:t>
            </w:r>
            <w:r w:rsidRPr="008F029D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568" w:type="dxa"/>
            <w:vMerge w:val="restart"/>
            <w:vAlign w:val="center"/>
          </w:tcPr>
          <w:p w:rsidR="00FD6527" w:rsidRPr="008F029D" w:rsidRDefault="00FD6527" w:rsidP="00FD6527">
            <w:pPr>
              <w:ind w:firstLineChars="50" w:firstLine="31680"/>
              <w:rPr>
                <w:rFonts w:ascii="宋体" w:eastAsia="宋体" w:hAnsi="宋体"/>
                <w:sz w:val="21"/>
                <w:szCs w:val="21"/>
              </w:rPr>
            </w:pPr>
            <w:r w:rsidRPr="008F029D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58" w:type="dxa"/>
            <w:vAlign w:val="center"/>
          </w:tcPr>
          <w:p w:rsidR="00FD6527" w:rsidRPr="00E804F5" w:rsidRDefault="00FD6527" w:rsidP="003E606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3E6069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27</w:t>
            </w:r>
          </w:p>
        </w:tc>
        <w:tc>
          <w:tcPr>
            <w:tcW w:w="1128" w:type="dxa"/>
            <w:vMerge w:val="restart"/>
            <w:vAlign w:val="center"/>
          </w:tcPr>
          <w:p w:rsidR="00FD6527" w:rsidRPr="00E804F5" w:rsidRDefault="00FD6527" w:rsidP="003E6069">
            <w:pPr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级经济学专业四年应修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vMerge w:val="restart"/>
            <w:vAlign w:val="center"/>
          </w:tcPr>
          <w:p w:rsidR="00FD6527" w:rsidRPr="003E6069" w:rsidRDefault="00FD6527" w:rsidP="003E6069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3E6069" w:rsidRDefault="00FD6527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3E6069" w:rsidRDefault="00FD6527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8" w:type="dxa"/>
            <w:vAlign w:val="center"/>
          </w:tcPr>
          <w:p w:rsidR="00FD6527" w:rsidRPr="00E804F5" w:rsidRDefault="00FD6527" w:rsidP="003E606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3E6069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3E6069" w:rsidRDefault="00FD6527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3E6069" w:rsidRDefault="00FD6527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11" w:left="31680" w:rightChars="-20" w:right="31680" w:hangingChars="78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3E6069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3E6069" w:rsidRDefault="00FD6527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3E6069" w:rsidRDefault="00FD6527" w:rsidP="0088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8" w:type="dxa"/>
            <w:vAlign w:val="center"/>
          </w:tcPr>
          <w:p w:rsidR="00FD6527" w:rsidRPr="003E6069" w:rsidRDefault="00FD6527" w:rsidP="003E6069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31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3E6069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27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 w:val="restart"/>
            <w:vAlign w:val="center"/>
          </w:tcPr>
          <w:p w:rsidR="00FD6527" w:rsidRPr="003D2DFA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经济</w:t>
            </w:r>
            <w:r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68" w:type="dxa"/>
            <w:vMerge w:val="restart"/>
            <w:vAlign w:val="center"/>
          </w:tcPr>
          <w:p w:rsidR="00FD6527" w:rsidRPr="003D2DFA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58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31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</w:t>
            </w:r>
          </w:p>
        </w:tc>
        <w:tc>
          <w:tcPr>
            <w:tcW w:w="1128" w:type="dxa"/>
            <w:vMerge w:val="restart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:rsidR="00FD6527" w:rsidRDefault="00FD6527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级经济学专业四年应修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 w:val="restart"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58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31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67"/>
        </w:trPr>
        <w:tc>
          <w:tcPr>
            <w:tcW w:w="750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8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58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31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8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3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5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</w:t>
            </w:r>
          </w:p>
        </w:tc>
        <w:tc>
          <w:tcPr>
            <w:tcW w:w="1128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FD6527">
      <w:pPr>
        <w:tabs>
          <w:tab w:val="left" w:pos="15"/>
          <w:tab w:val="left" w:pos="255"/>
          <w:tab w:val="left" w:pos="3971"/>
          <w:tab w:val="left" w:pos="4530"/>
          <w:tab w:val="left" w:pos="5082"/>
          <w:tab w:val="left" w:pos="6552"/>
          <w:tab w:val="left" w:pos="7470"/>
          <w:tab w:val="left" w:pos="8265"/>
        </w:tabs>
        <w:ind w:leftChars="-20" w:left="31680" w:hangingChars="137" w:firstLine="31680"/>
        <w:jc w:val="left"/>
        <w:rPr>
          <w:sz w:val="21"/>
          <w:szCs w:val="21"/>
        </w:rPr>
      </w:pPr>
    </w:p>
    <w:p w:rsidR="00FD6527" w:rsidRPr="001521DE" w:rsidRDefault="00FD6527" w:rsidP="0034225E">
      <w:pPr>
        <w:tabs>
          <w:tab w:val="left" w:pos="255"/>
          <w:tab w:val="left" w:pos="3971"/>
          <w:tab w:val="left" w:pos="4530"/>
          <w:tab w:val="left" w:pos="5082"/>
          <w:tab w:val="left" w:pos="6552"/>
          <w:tab w:val="left" w:pos="7470"/>
          <w:tab w:val="left" w:pos="8265"/>
        </w:tabs>
        <w:jc w:val="left"/>
        <w:rPr>
          <w:sz w:val="21"/>
          <w:szCs w:val="21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八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</w:p>
    <w:tbl>
      <w:tblPr>
        <w:tblW w:w="1009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2"/>
        <w:gridCol w:w="567"/>
        <w:gridCol w:w="3314"/>
        <w:gridCol w:w="574"/>
        <w:gridCol w:w="567"/>
        <w:gridCol w:w="1504"/>
        <w:gridCol w:w="937"/>
        <w:gridCol w:w="1209"/>
        <w:gridCol w:w="671"/>
      </w:tblGrid>
      <w:tr w:rsidR="00FD6527" w:rsidRPr="00E804F5" w:rsidTr="008D5213">
        <w:trPr>
          <w:trHeight w:val="913"/>
        </w:trPr>
        <w:tc>
          <w:tcPr>
            <w:tcW w:w="752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14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209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671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 w:val="restart"/>
            <w:vAlign w:val="center"/>
          </w:tcPr>
          <w:p w:rsidR="00FD6527" w:rsidRPr="00193C14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93C14">
              <w:rPr>
                <w:rFonts w:ascii="宋体" w:eastAsia="宋体" w:hAnsi="宋体" w:hint="eastAsia"/>
                <w:sz w:val="21"/>
                <w:szCs w:val="21"/>
              </w:rPr>
              <w:t>公管</w:t>
            </w:r>
          </w:p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193C14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7" w:type="dxa"/>
            <w:vMerge w:val="restart"/>
            <w:vAlign w:val="center"/>
          </w:tcPr>
          <w:p w:rsidR="00FD6527" w:rsidRPr="00193C14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1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商务谈判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45</w:t>
            </w:r>
          </w:p>
        </w:tc>
        <w:tc>
          <w:tcPr>
            <w:tcW w:w="1209" w:type="dxa"/>
            <w:vMerge w:val="restart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6" w:left="31680" w:rightChars="-7" w:right="31680" w:hangingChars="50" w:firstLine="3168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级公共事业管理专业四年应修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71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40</w:t>
            </w:r>
          </w:p>
        </w:tc>
        <w:tc>
          <w:tcPr>
            <w:tcW w:w="1209" w:type="dxa"/>
            <w:vMerge/>
            <w:vAlign w:val="center"/>
          </w:tcPr>
          <w:p w:rsidR="00FD6527" w:rsidRPr="00E804F5" w:rsidRDefault="00FD6527" w:rsidP="00FD6527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国家公务员制度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45</w:t>
            </w:r>
          </w:p>
        </w:tc>
        <w:tc>
          <w:tcPr>
            <w:tcW w:w="1209" w:type="dxa"/>
            <w:vMerge/>
            <w:vAlign w:val="center"/>
          </w:tcPr>
          <w:p w:rsidR="00FD6527" w:rsidRPr="00E804F5" w:rsidRDefault="00FD6527" w:rsidP="00FD6527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中国行政史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45</w:t>
            </w:r>
          </w:p>
        </w:tc>
        <w:tc>
          <w:tcPr>
            <w:tcW w:w="1209" w:type="dxa"/>
            <w:vMerge/>
            <w:vAlign w:val="center"/>
          </w:tcPr>
          <w:p w:rsidR="00FD6527" w:rsidRPr="00E804F5" w:rsidRDefault="00FD6527" w:rsidP="00FD6527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领导科学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45</w:t>
            </w:r>
          </w:p>
        </w:tc>
        <w:tc>
          <w:tcPr>
            <w:tcW w:w="1209" w:type="dxa"/>
            <w:vMerge/>
            <w:vAlign w:val="center"/>
          </w:tcPr>
          <w:p w:rsidR="00FD6527" w:rsidRPr="00E804F5" w:rsidRDefault="00FD6527" w:rsidP="00FD6527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电子政务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45</w:t>
            </w:r>
          </w:p>
        </w:tc>
        <w:tc>
          <w:tcPr>
            <w:tcW w:w="1209" w:type="dxa"/>
            <w:vMerge/>
            <w:vAlign w:val="center"/>
          </w:tcPr>
          <w:p w:rsidR="00FD6527" w:rsidRPr="00E804F5" w:rsidRDefault="00FD6527" w:rsidP="00FD6527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非赢利组织管理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45</w:t>
            </w:r>
          </w:p>
        </w:tc>
        <w:tc>
          <w:tcPr>
            <w:tcW w:w="1209" w:type="dxa"/>
            <w:vMerge/>
            <w:vAlign w:val="center"/>
          </w:tcPr>
          <w:p w:rsidR="00FD6527" w:rsidRPr="00E804F5" w:rsidRDefault="00FD6527" w:rsidP="00FD6527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1209" w:type="dxa"/>
            <w:vMerge/>
            <w:vAlign w:val="center"/>
          </w:tcPr>
          <w:p w:rsidR="00FD6527" w:rsidRPr="00E804F5" w:rsidRDefault="00FD6527" w:rsidP="00FD6527">
            <w:pPr>
              <w:ind w:leftChars="-6" w:left="31680" w:rightChars="-7" w:right="31680" w:hangingChars="50" w:firstLine="31680"/>
              <w:jc w:val="center"/>
              <w:rPr>
                <w:sz w:val="18"/>
                <w:szCs w:val="18"/>
              </w:rPr>
            </w:pPr>
          </w:p>
        </w:tc>
        <w:tc>
          <w:tcPr>
            <w:tcW w:w="67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1026"/>
        </w:trPr>
        <w:tc>
          <w:tcPr>
            <w:tcW w:w="752" w:type="dxa"/>
            <w:vMerge w:val="restart"/>
            <w:vAlign w:val="center"/>
          </w:tcPr>
          <w:p w:rsidR="00FD6527" w:rsidRPr="00CF6B6C" w:rsidRDefault="00FD6527" w:rsidP="00FD6527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公管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567" w:type="dxa"/>
            <w:vMerge w:val="restart"/>
            <w:vAlign w:val="center"/>
          </w:tcPr>
          <w:p w:rsidR="00FD6527" w:rsidRDefault="00FD6527" w:rsidP="0088761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FD6527" w:rsidRPr="00CF6B6C" w:rsidRDefault="00FD6527" w:rsidP="00FD6527">
            <w:pPr>
              <w:ind w:firstLineChars="50" w:firstLine="31680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1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209" w:type="dxa"/>
            <w:vMerge w:val="restart"/>
            <w:vAlign w:val="center"/>
          </w:tcPr>
          <w:p w:rsidR="00FD6527" w:rsidRDefault="00FD6527" w:rsidP="00ED40A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级公共事业管理专业四年应修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</w:t>
            </w:r>
            <w:r>
              <w:rPr>
                <w:sz w:val="18"/>
                <w:szCs w:val="18"/>
              </w:rPr>
              <w:t xml:space="preserve"> </w:t>
            </w:r>
            <w:r w:rsidRPr="00E804F5">
              <w:rPr>
                <w:rFonts w:hint="eastAsia"/>
                <w:sz w:val="18"/>
                <w:szCs w:val="18"/>
              </w:rPr>
              <w:t>分</w:t>
            </w:r>
          </w:p>
          <w:p w:rsidR="00FD6527" w:rsidRPr="00E804F5" w:rsidRDefault="00FD6527" w:rsidP="00ED40A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1209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  <w:tc>
          <w:tcPr>
            <w:tcW w:w="1209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 w:val="restart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公管</w:t>
            </w:r>
            <w:r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FD6527" w:rsidRPr="003D2DFA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D6527" w:rsidRPr="003D2DFA" w:rsidRDefault="00FD6527" w:rsidP="0088761D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14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7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</w:t>
            </w:r>
          </w:p>
        </w:tc>
        <w:tc>
          <w:tcPr>
            <w:tcW w:w="1209" w:type="dxa"/>
            <w:vMerge w:val="restart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级公共事业管理专业四年应修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</w:t>
            </w:r>
            <w:r>
              <w:rPr>
                <w:sz w:val="18"/>
                <w:szCs w:val="18"/>
              </w:rPr>
              <w:t xml:space="preserve"> </w:t>
            </w:r>
            <w:r w:rsidRPr="00E804F5">
              <w:rPr>
                <w:rFonts w:hint="eastAsia"/>
                <w:sz w:val="18"/>
                <w:szCs w:val="18"/>
              </w:rPr>
              <w:t>分</w:t>
            </w:r>
          </w:p>
          <w:p w:rsidR="00FD6527" w:rsidRDefault="00FD6527" w:rsidP="0088761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7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</w:t>
            </w:r>
          </w:p>
        </w:tc>
        <w:tc>
          <w:tcPr>
            <w:tcW w:w="1209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9"/>
        </w:trPr>
        <w:tc>
          <w:tcPr>
            <w:tcW w:w="752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4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7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39</w:t>
            </w:r>
          </w:p>
        </w:tc>
        <w:tc>
          <w:tcPr>
            <w:tcW w:w="1209" w:type="dxa"/>
            <w:vMerge/>
            <w:vAlign w:val="center"/>
          </w:tcPr>
          <w:p w:rsidR="00FD6527" w:rsidRPr="00E804F5" w:rsidRDefault="00FD6527" w:rsidP="0088761D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71" w:type="dxa"/>
            <w:vMerge/>
            <w:vAlign w:val="center"/>
          </w:tcPr>
          <w:p w:rsidR="00FD6527" w:rsidRPr="00E804F5" w:rsidRDefault="00FD6527" w:rsidP="0088761D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C91A5B">
      <w:pPr>
        <w:rPr>
          <w:sz w:val="28"/>
          <w:szCs w:val="28"/>
        </w:rPr>
      </w:pPr>
    </w:p>
    <w:p w:rsidR="00FD6527" w:rsidRDefault="00FD6527" w:rsidP="00C91A5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学期开设选修课任务表（表九）</w:t>
      </w:r>
    </w:p>
    <w:tbl>
      <w:tblPr>
        <w:tblW w:w="1028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"/>
        <w:gridCol w:w="565"/>
        <w:gridCol w:w="6"/>
        <w:gridCol w:w="3195"/>
        <w:gridCol w:w="706"/>
        <w:gridCol w:w="567"/>
        <w:gridCol w:w="1504"/>
        <w:gridCol w:w="936"/>
        <w:gridCol w:w="1219"/>
        <w:gridCol w:w="836"/>
      </w:tblGrid>
      <w:tr w:rsidR="00FD6527" w:rsidRPr="00E804F5" w:rsidTr="008D5213">
        <w:trPr>
          <w:trHeight w:val="502"/>
        </w:trPr>
        <w:tc>
          <w:tcPr>
            <w:tcW w:w="74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71" w:type="dxa"/>
            <w:gridSpan w:val="2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1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706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21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836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 w:val="restart"/>
            <w:vAlign w:val="center"/>
          </w:tcPr>
          <w:p w:rsidR="00FD6527" w:rsidRPr="00513DFC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13DFC">
              <w:rPr>
                <w:rFonts w:ascii="宋体" w:eastAsia="宋体" w:hAnsi="宋体" w:hint="eastAsia"/>
                <w:sz w:val="21"/>
                <w:szCs w:val="21"/>
              </w:rPr>
              <w:t>市场营销</w:t>
            </w:r>
            <w:r w:rsidRPr="00513DFC">
              <w:rPr>
                <w:rFonts w:ascii="宋体" w:eastAsia="宋体" w:hAnsi="宋体"/>
                <w:sz w:val="21"/>
                <w:szCs w:val="21"/>
              </w:rPr>
              <w:t>13</w:t>
            </w:r>
            <w:r w:rsidRPr="00513DFC"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71" w:type="dxa"/>
            <w:gridSpan w:val="2"/>
            <w:vMerge w:val="restart"/>
            <w:vAlign w:val="center"/>
          </w:tcPr>
          <w:p w:rsidR="00FD6527" w:rsidRPr="00513DFC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19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804F5">
              <w:rPr>
                <w:rFonts w:ascii="宋体" w:eastAsia="宋体" w:hAnsi="宋体" w:hint="eastAsia"/>
                <w:sz w:val="21"/>
                <w:szCs w:val="21"/>
              </w:rPr>
              <w:t>体育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品牌营销</w:t>
            </w:r>
          </w:p>
        </w:tc>
        <w:tc>
          <w:tcPr>
            <w:tcW w:w="7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firstLineChars="1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30</w:t>
            </w:r>
          </w:p>
        </w:tc>
        <w:tc>
          <w:tcPr>
            <w:tcW w:w="1219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级市场营销专业四年应修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36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旅游营销</w:t>
            </w:r>
          </w:p>
        </w:tc>
        <w:tc>
          <w:tcPr>
            <w:tcW w:w="7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121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70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</w:t>
            </w:r>
          </w:p>
        </w:tc>
        <w:tc>
          <w:tcPr>
            <w:tcW w:w="121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关系营销与顾客关系管理</w:t>
            </w:r>
          </w:p>
        </w:tc>
        <w:tc>
          <w:tcPr>
            <w:tcW w:w="706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21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营销渠道管理</w:t>
            </w:r>
          </w:p>
        </w:tc>
        <w:tc>
          <w:tcPr>
            <w:tcW w:w="706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21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物流管理</w:t>
            </w:r>
          </w:p>
        </w:tc>
        <w:tc>
          <w:tcPr>
            <w:tcW w:w="706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121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国际贸易理论与实务</w:t>
            </w:r>
          </w:p>
        </w:tc>
        <w:tc>
          <w:tcPr>
            <w:tcW w:w="706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121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零售学</w:t>
            </w:r>
          </w:p>
        </w:tc>
        <w:tc>
          <w:tcPr>
            <w:tcW w:w="706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121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营销战略管理</w:t>
            </w:r>
          </w:p>
        </w:tc>
        <w:tc>
          <w:tcPr>
            <w:tcW w:w="706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8E4EC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121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195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706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21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1128"/>
        </w:trPr>
        <w:tc>
          <w:tcPr>
            <w:tcW w:w="748" w:type="dxa"/>
            <w:vMerge w:val="restart"/>
            <w:vAlign w:val="center"/>
          </w:tcPr>
          <w:p w:rsidR="00FD6527" w:rsidRPr="00CF6B6C" w:rsidRDefault="00FD6527" w:rsidP="00E84A0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市场营销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71" w:type="dxa"/>
            <w:gridSpan w:val="2"/>
            <w:vMerge w:val="restart"/>
            <w:vAlign w:val="center"/>
          </w:tcPr>
          <w:p w:rsidR="00FD6527" w:rsidRPr="00CF6B6C" w:rsidRDefault="00FD6527" w:rsidP="00E84A0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19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06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1219" w:type="dxa"/>
            <w:vMerge w:val="restart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级市场营销专业四年应修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36" w:type="dxa"/>
            <w:vMerge w:val="restart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/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vMerge/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19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706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1219" w:type="dxa"/>
            <w:vMerge/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/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 w:val="restart"/>
            <w:vAlign w:val="center"/>
          </w:tcPr>
          <w:p w:rsidR="00FD6527" w:rsidRPr="003D2DFA" w:rsidRDefault="00FD6527" w:rsidP="00E84A0B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市场营销</w:t>
            </w:r>
            <w:r>
              <w:rPr>
                <w:rFonts w:ascii="宋体" w:eastAsia="宋体" w:hAnsi="宋体"/>
                <w:sz w:val="21"/>
                <w:szCs w:val="21"/>
              </w:rPr>
              <w:t>15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级</w:t>
            </w:r>
          </w:p>
        </w:tc>
        <w:tc>
          <w:tcPr>
            <w:tcW w:w="565" w:type="dxa"/>
            <w:vMerge w:val="restart"/>
            <w:vAlign w:val="center"/>
          </w:tcPr>
          <w:p w:rsidR="00FD6527" w:rsidRPr="003D2DFA" w:rsidRDefault="00FD6527" w:rsidP="00E84A0B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201" w:type="dxa"/>
            <w:gridSpan w:val="2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706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1219" w:type="dxa"/>
            <w:vMerge w:val="restart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级市场营销专业四年应修</w:t>
            </w:r>
            <w:r w:rsidRPr="00E804F5">
              <w:rPr>
                <w:sz w:val="18"/>
                <w:szCs w:val="18"/>
              </w:rPr>
              <w:t>28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  <w:p w:rsidR="00FD6527" w:rsidRPr="00F82D0C" w:rsidRDefault="00FD6527" w:rsidP="00F82D0C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 w:val="restart"/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201" w:type="dxa"/>
            <w:gridSpan w:val="2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706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1219" w:type="dxa"/>
            <w:vMerge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/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28"/>
        </w:trPr>
        <w:tc>
          <w:tcPr>
            <w:tcW w:w="748" w:type="dxa"/>
            <w:vMerge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201" w:type="dxa"/>
            <w:gridSpan w:val="2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706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04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6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1219" w:type="dxa"/>
            <w:vMerge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6" w:type="dxa"/>
            <w:vMerge/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5506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学期开设选修课任务表（表十）</w:t>
      </w:r>
    </w:p>
    <w:tbl>
      <w:tblPr>
        <w:tblW w:w="102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"/>
        <w:gridCol w:w="8"/>
        <w:gridCol w:w="563"/>
        <w:gridCol w:w="14"/>
        <w:gridCol w:w="3408"/>
        <w:gridCol w:w="657"/>
        <w:gridCol w:w="650"/>
        <w:gridCol w:w="1427"/>
        <w:gridCol w:w="937"/>
        <w:gridCol w:w="1130"/>
        <w:gridCol w:w="753"/>
      </w:tblGrid>
      <w:tr w:rsidR="00FD6527" w:rsidRPr="00E804F5" w:rsidTr="008D5213">
        <w:trPr>
          <w:trHeight w:val="567"/>
        </w:trPr>
        <w:tc>
          <w:tcPr>
            <w:tcW w:w="736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85" w:type="dxa"/>
            <w:gridSpan w:val="3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408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30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53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trHeight w:val="1506"/>
        </w:trPr>
        <w:tc>
          <w:tcPr>
            <w:tcW w:w="736" w:type="dxa"/>
            <w:vMerge w:val="restart"/>
            <w:vAlign w:val="center"/>
          </w:tcPr>
          <w:p w:rsidR="00FD6527" w:rsidRPr="00FB63CF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B63CF">
              <w:rPr>
                <w:rFonts w:ascii="宋体" w:eastAsia="宋体" w:hAnsi="宋体" w:hint="eastAsia"/>
                <w:sz w:val="21"/>
                <w:szCs w:val="21"/>
              </w:rPr>
              <w:t>特教</w:t>
            </w:r>
            <w:r w:rsidRPr="00FB63CF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85" w:type="dxa"/>
            <w:gridSpan w:val="3"/>
            <w:vMerge w:val="restart"/>
            <w:vAlign w:val="center"/>
          </w:tcPr>
          <w:p w:rsidR="00FD6527" w:rsidRPr="00FB63CF" w:rsidRDefault="00FD6527" w:rsidP="00FD6527">
            <w:pPr>
              <w:ind w:leftChars="-7" w:left="31680" w:rightChars="-7" w:right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4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团体操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130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w w:val="90"/>
                <w:sz w:val="18"/>
                <w:szCs w:val="18"/>
              </w:rPr>
              <w:t>12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级特殊教育专业四年应修</w:t>
            </w:r>
            <w:r w:rsidRPr="00E804F5">
              <w:rPr>
                <w:w w:val="90"/>
                <w:sz w:val="18"/>
                <w:szCs w:val="18"/>
              </w:rPr>
              <w:t>26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学分通识课另应修</w:t>
            </w:r>
            <w:r w:rsidRPr="00E804F5">
              <w:rPr>
                <w:w w:val="90"/>
                <w:sz w:val="18"/>
                <w:szCs w:val="18"/>
              </w:rPr>
              <w:t>10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</w:t>
            </w:r>
          </w:p>
        </w:tc>
        <w:tc>
          <w:tcPr>
            <w:tcW w:w="753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1434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" w:type="dxa"/>
            <w:gridSpan w:val="3"/>
            <w:vMerge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软式排球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13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36" w:type="dxa"/>
            <w:vMerge w:val="restart"/>
            <w:vAlign w:val="center"/>
          </w:tcPr>
          <w:p w:rsidR="00FD6527" w:rsidRPr="00FB63CF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B63CF">
              <w:rPr>
                <w:rFonts w:ascii="宋体" w:eastAsia="宋体" w:hAnsi="宋体" w:hint="eastAsia"/>
                <w:sz w:val="21"/>
                <w:szCs w:val="21"/>
              </w:rPr>
              <w:t>特教</w:t>
            </w:r>
            <w:r w:rsidRPr="00FB63CF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85" w:type="dxa"/>
            <w:gridSpan w:val="3"/>
            <w:vMerge w:val="restart"/>
            <w:vAlign w:val="center"/>
          </w:tcPr>
          <w:p w:rsidR="00FD6527" w:rsidRPr="00FB63CF" w:rsidRDefault="00FD6527" w:rsidP="00FD6527">
            <w:pPr>
              <w:ind w:leftChars="-7" w:left="31680" w:rightChars="-7" w:right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40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视力障碍儿童心理与教育（限选课）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130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w w:val="90"/>
                <w:sz w:val="18"/>
                <w:szCs w:val="18"/>
              </w:rPr>
              <w:t>13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级特殊教育专业四年应修</w:t>
            </w:r>
            <w:r w:rsidRPr="00E804F5">
              <w:rPr>
                <w:w w:val="90"/>
                <w:sz w:val="18"/>
                <w:szCs w:val="18"/>
              </w:rPr>
              <w:t>26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学分通识课另应修</w:t>
            </w:r>
            <w:r w:rsidRPr="00E804F5">
              <w:rPr>
                <w:w w:val="90"/>
                <w:sz w:val="18"/>
                <w:szCs w:val="18"/>
              </w:rPr>
              <w:t>10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</w:t>
            </w:r>
          </w:p>
        </w:tc>
        <w:tc>
          <w:tcPr>
            <w:tcW w:w="753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" w:type="dxa"/>
            <w:gridSpan w:val="3"/>
            <w:vMerge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教育科学研究方法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13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" w:type="dxa"/>
            <w:gridSpan w:val="3"/>
            <w:vMerge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运动营养学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13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" w:type="dxa"/>
            <w:gridSpan w:val="3"/>
            <w:vMerge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推拿学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13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" w:type="dxa"/>
            <w:gridSpan w:val="3"/>
            <w:vMerge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理疗学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13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" w:type="dxa"/>
            <w:gridSpan w:val="3"/>
            <w:vMerge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啦啦操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13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" w:type="dxa"/>
            <w:gridSpan w:val="3"/>
            <w:vMerge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8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行为矫正（限选课）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13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" w:type="dxa"/>
            <w:gridSpan w:val="3"/>
            <w:vMerge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排球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13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3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" w:type="dxa"/>
            <w:gridSpan w:val="3"/>
            <w:vMerge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</w:p>
        </w:tc>
        <w:tc>
          <w:tcPr>
            <w:tcW w:w="34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体育舞蹈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13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75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73"/>
        </w:trPr>
        <w:tc>
          <w:tcPr>
            <w:tcW w:w="744" w:type="dxa"/>
            <w:gridSpan w:val="2"/>
            <w:vMerge w:val="restart"/>
            <w:tcBorders>
              <w:top w:val="nil"/>
            </w:tcBorders>
            <w:vAlign w:val="center"/>
          </w:tcPr>
          <w:p w:rsidR="00FD6527" w:rsidRPr="00CF6B6C" w:rsidRDefault="00FD6527" w:rsidP="00FD6527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特教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563" w:type="dxa"/>
            <w:vMerge w:val="restart"/>
            <w:tcBorders>
              <w:top w:val="nil"/>
            </w:tcBorders>
            <w:vAlign w:val="center"/>
          </w:tcPr>
          <w:p w:rsidR="00FD6527" w:rsidRPr="00CF6B6C" w:rsidRDefault="00FD6527" w:rsidP="00E84A0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422" w:type="dxa"/>
            <w:gridSpan w:val="2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1130" w:type="dxa"/>
            <w:vMerge w:val="restart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w w:val="90"/>
                <w:sz w:val="18"/>
                <w:szCs w:val="18"/>
              </w:rPr>
            </w:pPr>
            <w:r>
              <w:rPr>
                <w:w w:val="90"/>
                <w:sz w:val="18"/>
                <w:szCs w:val="18"/>
              </w:rPr>
              <w:t>14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级特殊教育专业四年应修</w:t>
            </w:r>
            <w:r w:rsidRPr="00E804F5">
              <w:rPr>
                <w:w w:val="90"/>
                <w:sz w:val="18"/>
                <w:szCs w:val="18"/>
              </w:rPr>
              <w:t>26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学分通识课另应修</w:t>
            </w:r>
            <w:r w:rsidRPr="00E804F5">
              <w:rPr>
                <w:w w:val="90"/>
                <w:sz w:val="18"/>
                <w:szCs w:val="18"/>
              </w:rPr>
              <w:t>10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</w:t>
            </w:r>
          </w:p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3" w:type="dxa"/>
            <w:vMerge w:val="restart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44" w:type="dxa"/>
            <w:gridSpan w:val="2"/>
            <w:vMerge/>
            <w:tcBorders>
              <w:top w:val="nil"/>
            </w:tcBorders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3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22" w:type="dxa"/>
            <w:gridSpan w:val="2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657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650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427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1130" w:type="dxa"/>
            <w:vMerge/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3" w:type="dxa"/>
            <w:vMerge/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63"/>
        </w:trPr>
        <w:tc>
          <w:tcPr>
            <w:tcW w:w="744" w:type="dxa"/>
            <w:gridSpan w:val="2"/>
            <w:vMerge w:val="restart"/>
            <w:vAlign w:val="center"/>
          </w:tcPr>
          <w:p w:rsidR="00FD6527" w:rsidRPr="003D2DFA" w:rsidRDefault="00FD6527" w:rsidP="00FD6527">
            <w:pPr>
              <w:adjustRightInd w:val="0"/>
              <w:snapToGrid w:val="0"/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特教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63" w:type="dxa"/>
            <w:vMerge w:val="restart"/>
            <w:vAlign w:val="center"/>
          </w:tcPr>
          <w:p w:rsidR="00FD6527" w:rsidRPr="003D2DFA" w:rsidRDefault="00FD6527" w:rsidP="00E84A0B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422" w:type="dxa"/>
            <w:gridSpan w:val="2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657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650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27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</w:p>
        </w:tc>
        <w:tc>
          <w:tcPr>
            <w:tcW w:w="1130" w:type="dxa"/>
            <w:vMerge w:val="restart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w w:val="90"/>
                <w:sz w:val="18"/>
                <w:szCs w:val="18"/>
              </w:rPr>
              <w:t>15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级特殊教育专业四年应修</w:t>
            </w:r>
            <w:r w:rsidRPr="00E804F5">
              <w:rPr>
                <w:w w:val="90"/>
                <w:sz w:val="18"/>
                <w:szCs w:val="18"/>
              </w:rPr>
              <w:t>26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学分通识课另应修</w:t>
            </w:r>
            <w:r w:rsidRPr="00E804F5">
              <w:rPr>
                <w:w w:val="90"/>
                <w:sz w:val="18"/>
                <w:szCs w:val="18"/>
              </w:rPr>
              <w:t>10</w:t>
            </w:r>
            <w:r w:rsidRPr="00E804F5">
              <w:rPr>
                <w:rFonts w:hint="eastAsia"/>
                <w:w w:val="90"/>
                <w:sz w:val="18"/>
                <w:szCs w:val="18"/>
              </w:rPr>
              <w:t>学分</w:t>
            </w:r>
          </w:p>
        </w:tc>
        <w:tc>
          <w:tcPr>
            <w:tcW w:w="753" w:type="dxa"/>
            <w:vMerge w:val="restart"/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44" w:type="dxa"/>
            <w:gridSpan w:val="2"/>
            <w:vMerge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3" w:type="dxa"/>
            <w:vMerge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22" w:type="dxa"/>
            <w:gridSpan w:val="2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657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650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7" w:type="dxa"/>
            <w:vAlign w:val="center"/>
          </w:tcPr>
          <w:p w:rsidR="00FD6527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37" w:type="dxa"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</w:t>
            </w:r>
          </w:p>
        </w:tc>
        <w:tc>
          <w:tcPr>
            <w:tcW w:w="1130" w:type="dxa"/>
            <w:vMerge/>
            <w:vAlign w:val="center"/>
          </w:tcPr>
          <w:p w:rsidR="00FD6527" w:rsidRPr="00E804F5" w:rsidRDefault="00FD6527" w:rsidP="00E84A0B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3" w:type="dxa"/>
            <w:vMerge/>
            <w:vAlign w:val="center"/>
          </w:tcPr>
          <w:p w:rsidR="00FD6527" w:rsidRPr="00E804F5" w:rsidRDefault="00FD6527" w:rsidP="00E84A0B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1333B6">
      <w:pPr>
        <w:tabs>
          <w:tab w:val="left" w:pos="255"/>
          <w:tab w:val="left" w:pos="3969"/>
          <w:tab w:val="left" w:pos="4528"/>
          <w:tab w:val="left" w:pos="5080"/>
          <w:tab w:val="left" w:pos="6549"/>
          <w:tab w:val="left" w:pos="7466"/>
          <w:tab w:val="left" w:pos="8569"/>
        </w:tabs>
        <w:jc w:val="left"/>
        <w:rPr>
          <w:sz w:val="21"/>
          <w:szCs w:val="21"/>
        </w:rPr>
      </w:pPr>
    </w:p>
    <w:p w:rsidR="00FD6527" w:rsidRPr="00DB5C76" w:rsidRDefault="00FD6527" w:rsidP="001D5C92">
      <w:pPr>
        <w:tabs>
          <w:tab w:val="left" w:pos="122"/>
          <w:tab w:val="left" w:pos="255"/>
          <w:tab w:val="left" w:pos="3969"/>
          <w:tab w:val="left" w:pos="4528"/>
          <w:tab w:val="left" w:pos="5080"/>
          <w:tab w:val="left" w:pos="6549"/>
          <w:tab w:val="left" w:pos="7466"/>
          <w:tab w:val="left" w:pos="8569"/>
        </w:tabs>
        <w:jc w:val="left"/>
        <w:rPr>
          <w:color w:val="000000"/>
          <w:sz w:val="28"/>
          <w:szCs w:val="28"/>
        </w:rPr>
      </w:pPr>
      <w:r w:rsidRPr="00DB5C76">
        <w:rPr>
          <w:rFonts w:hint="eastAsia"/>
          <w:color w:val="000000"/>
          <w:sz w:val="28"/>
          <w:szCs w:val="28"/>
        </w:rPr>
        <w:t>西安体育学院</w:t>
      </w:r>
      <w:r w:rsidRPr="00DB5C76">
        <w:rPr>
          <w:color w:val="000000"/>
          <w:sz w:val="28"/>
          <w:szCs w:val="28"/>
        </w:rPr>
        <w:t>2015-2016</w:t>
      </w:r>
      <w:r w:rsidRPr="00DB5C76">
        <w:rPr>
          <w:rFonts w:hint="eastAsia"/>
          <w:color w:val="000000"/>
          <w:sz w:val="28"/>
          <w:szCs w:val="28"/>
        </w:rPr>
        <w:t>学年第</w:t>
      </w:r>
      <w:r>
        <w:rPr>
          <w:color w:val="000000"/>
          <w:sz w:val="28"/>
          <w:szCs w:val="28"/>
        </w:rPr>
        <w:t>2</w:t>
      </w:r>
      <w:r w:rsidRPr="00DB5C76">
        <w:rPr>
          <w:rFonts w:hint="eastAsia"/>
          <w:color w:val="000000"/>
          <w:sz w:val="28"/>
          <w:szCs w:val="28"/>
        </w:rPr>
        <w:t>学期开设选修课任务表（表十一）</w:t>
      </w:r>
    </w:p>
    <w:tbl>
      <w:tblPr>
        <w:tblW w:w="1027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565"/>
        <w:gridCol w:w="3308"/>
        <w:gridCol w:w="734"/>
        <w:gridCol w:w="563"/>
        <w:gridCol w:w="1547"/>
        <w:gridCol w:w="844"/>
        <w:gridCol w:w="1139"/>
        <w:gridCol w:w="831"/>
      </w:tblGrid>
      <w:tr w:rsidR="00FD6527" w:rsidRPr="00E804F5" w:rsidTr="008D5213">
        <w:trPr>
          <w:trHeight w:val="203"/>
        </w:trPr>
        <w:tc>
          <w:tcPr>
            <w:tcW w:w="746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39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831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trHeight w:val="930"/>
        </w:trPr>
        <w:tc>
          <w:tcPr>
            <w:tcW w:w="746" w:type="dxa"/>
            <w:vMerge w:val="restart"/>
            <w:vAlign w:val="center"/>
          </w:tcPr>
          <w:p w:rsidR="00FD6527" w:rsidRPr="00F44CCC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康复</w:t>
            </w:r>
            <w:r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65" w:type="dxa"/>
            <w:vMerge w:val="restart"/>
            <w:vAlign w:val="center"/>
          </w:tcPr>
          <w:p w:rsidR="00FD6527" w:rsidRPr="00F44CCC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网球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1139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级康复与健康专业四年应修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31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散打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 w:val="restart"/>
            <w:vAlign w:val="center"/>
          </w:tcPr>
          <w:p w:rsidR="00FD6527" w:rsidRPr="00E84A0B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84A0B">
              <w:rPr>
                <w:rFonts w:ascii="宋体" w:eastAsia="宋体" w:hAnsi="宋体" w:hint="eastAsia"/>
                <w:sz w:val="21"/>
                <w:szCs w:val="21"/>
              </w:rPr>
              <w:t>康复</w:t>
            </w:r>
            <w:r w:rsidRPr="00E84A0B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5" w:type="dxa"/>
            <w:vMerge w:val="restart"/>
            <w:vAlign w:val="center"/>
          </w:tcPr>
          <w:p w:rsidR="00FD6527" w:rsidRPr="00E84A0B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84A0B"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运动处方（限选课）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39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级康复与健康专业四年应修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31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康复体能训练方法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F44CC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 xml:space="preserve">  35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体育统计学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排球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老年病学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作业治疗学（限选课）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疼痛治疗学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社区康复学（限选课）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足球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49"/>
        </w:trPr>
        <w:tc>
          <w:tcPr>
            <w:tcW w:w="746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36"/>
        </w:trPr>
        <w:tc>
          <w:tcPr>
            <w:tcW w:w="746" w:type="dxa"/>
            <w:vMerge w:val="restart"/>
            <w:vAlign w:val="center"/>
          </w:tcPr>
          <w:p w:rsidR="00FD6527" w:rsidRDefault="00FD6527" w:rsidP="000902D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康复</w:t>
            </w:r>
            <w:r w:rsidRPr="00CF6B6C"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FD6527" w:rsidRPr="00CF6B6C" w:rsidRDefault="00FD6527" w:rsidP="000902D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5" w:type="dxa"/>
            <w:vMerge w:val="restart"/>
            <w:vAlign w:val="center"/>
          </w:tcPr>
          <w:p w:rsidR="00FD6527" w:rsidRPr="00CF6B6C" w:rsidRDefault="00FD6527" w:rsidP="000902D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F6B6C"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0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1139" w:type="dxa"/>
            <w:vMerge w:val="restart"/>
            <w:vAlign w:val="center"/>
          </w:tcPr>
          <w:p w:rsidR="00FD6527" w:rsidRPr="00743766" w:rsidRDefault="00FD6527" w:rsidP="00743766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级康复与健康专业四年应修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31" w:type="dxa"/>
            <w:vMerge w:val="restart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536"/>
        </w:trPr>
        <w:tc>
          <w:tcPr>
            <w:tcW w:w="746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36"/>
        </w:trPr>
        <w:tc>
          <w:tcPr>
            <w:tcW w:w="746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36"/>
        </w:trPr>
        <w:tc>
          <w:tcPr>
            <w:tcW w:w="746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36"/>
        </w:trPr>
        <w:tc>
          <w:tcPr>
            <w:tcW w:w="746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36"/>
        </w:trPr>
        <w:tc>
          <w:tcPr>
            <w:tcW w:w="746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73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06"/>
        </w:trPr>
        <w:tc>
          <w:tcPr>
            <w:tcW w:w="746" w:type="dxa"/>
            <w:vMerge w:val="restart"/>
            <w:vAlign w:val="center"/>
          </w:tcPr>
          <w:p w:rsidR="00FD6527" w:rsidRPr="003D2DFA" w:rsidRDefault="00FD6527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康复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565" w:type="dxa"/>
            <w:vMerge w:val="restart"/>
            <w:vAlign w:val="center"/>
          </w:tcPr>
          <w:p w:rsidR="00FD6527" w:rsidRPr="003D2DFA" w:rsidRDefault="00FD6527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08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73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1139" w:type="dxa"/>
            <w:vMerge w:val="restart"/>
            <w:vAlign w:val="center"/>
          </w:tcPr>
          <w:p w:rsidR="00FD6527" w:rsidRPr="00E804F5" w:rsidRDefault="00FD6527" w:rsidP="008227A0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级康复与健康专业四年应修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31" w:type="dxa"/>
            <w:vMerge w:val="restart"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01"/>
        </w:trPr>
        <w:tc>
          <w:tcPr>
            <w:tcW w:w="746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08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73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3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4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1139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31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8E3C02">
      <w:pPr>
        <w:tabs>
          <w:tab w:val="left" w:pos="122"/>
          <w:tab w:val="left" w:pos="255"/>
          <w:tab w:val="left" w:pos="3969"/>
          <w:tab w:val="left" w:pos="4528"/>
          <w:tab w:val="left" w:pos="5080"/>
          <w:tab w:val="left" w:pos="6549"/>
          <w:tab w:val="left" w:pos="7466"/>
          <w:tab w:val="left" w:pos="8569"/>
        </w:tabs>
        <w:ind w:left="-612"/>
        <w:jc w:val="left"/>
        <w:rPr>
          <w:sz w:val="21"/>
          <w:szCs w:val="21"/>
        </w:rPr>
      </w:pPr>
    </w:p>
    <w:p w:rsidR="00FD6527" w:rsidRPr="00707C7A" w:rsidRDefault="00FD6527" w:rsidP="00F9734A">
      <w:pPr>
        <w:tabs>
          <w:tab w:val="left" w:pos="122"/>
          <w:tab w:val="left" w:pos="255"/>
          <w:tab w:val="left" w:pos="3969"/>
          <w:tab w:val="left" w:pos="4528"/>
          <w:tab w:val="left" w:pos="5080"/>
          <w:tab w:val="left" w:pos="6549"/>
          <w:tab w:val="left" w:pos="7466"/>
          <w:tab w:val="left" w:pos="8569"/>
        </w:tabs>
        <w:jc w:val="left"/>
        <w:rPr>
          <w:sz w:val="21"/>
          <w:szCs w:val="21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学期开设选修课任务表（表十二）</w:t>
      </w:r>
    </w:p>
    <w:tbl>
      <w:tblPr>
        <w:tblW w:w="102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5"/>
        <w:gridCol w:w="10"/>
        <w:gridCol w:w="562"/>
        <w:gridCol w:w="16"/>
        <w:gridCol w:w="3379"/>
        <w:gridCol w:w="584"/>
        <w:gridCol w:w="578"/>
        <w:gridCol w:w="1531"/>
        <w:gridCol w:w="955"/>
        <w:gridCol w:w="1148"/>
        <w:gridCol w:w="765"/>
      </w:tblGrid>
      <w:tr w:rsidR="00FD6527" w:rsidRPr="00E804F5" w:rsidTr="001633F5">
        <w:trPr>
          <w:trHeight w:val="1156"/>
        </w:trPr>
        <w:tc>
          <w:tcPr>
            <w:tcW w:w="765" w:type="dxa"/>
            <w:gridSpan w:val="2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78" w:type="dxa"/>
            <w:gridSpan w:val="2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79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48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65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1633F5">
        <w:trPr>
          <w:trHeight w:val="1455"/>
        </w:trPr>
        <w:tc>
          <w:tcPr>
            <w:tcW w:w="765" w:type="dxa"/>
            <w:gridSpan w:val="2"/>
            <w:vAlign w:val="center"/>
          </w:tcPr>
          <w:p w:rsidR="00FD6527" w:rsidRPr="00F9734A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9734A">
              <w:rPr>
                <w:rFonts w:ascii="宋体" w:eastAsia="宋体" w:hAnsi="宋体" w:hint="eastAsia"/>
                <w:sz w:val="21"/>
                <w:szCs w:val="21"/>
              </w:rPr>
              <w:t>心理</w:t>
            </w:r>
            <w:r w:rsidRPr="00F9734A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78" w:type="dxa"/>
            <w:gridSpan w:val="2"/>
            <w:vAlign w:val="center"/>
          </w:tcPr>
          <w:p w:rsidR="00FD6527" w:rsidRPr="00F9734A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网球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114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6" w:left="31680" w:rightChars="-7" w:right="31680" w:firstLineChars="7" w:firstLine="3168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级应用心理专业四年应修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学分，专业通识课应修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65" w:type="dxa"/>
            <w:gridSpan w:val="2"/>
            <w:vMerge w:val="restart"/>
            <w:vAlign w:val="center"/>
          </w:tcPr>
          <w:p w:rsidR="00FD6527" w:rsidRPr="00F9734A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9734A">
              <w:rPr>
                <w:rFonts w:ascii="宋体" w:eastAsia="宋体" w:hAnsi="宋体" w:hint="eastAsia"/>
                <w:sz w:val="21"/>
                <w:szCs w:val="21"/>
              </w:rPr>
              <w:t>心理</w:t>
            </w:r>
            <w:r w:rsidRPr="00F9734A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78" w:type="dxa"/>
            <w:gridSpan w:val="2"/>
            <w:vMerge w:val="restart"/>
            <w:vAlign w:val="center"/>
          </w:tcPr>
          <w:p w:rsidR="00FD6527" w:rsidRPr="00F9734A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锻炼心理学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39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级应用心理专业四年应修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学分，专业通识课应修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65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8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firstLineChars="100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心理专业英语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38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65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8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心理危机干预（限选课）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39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65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8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足球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37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65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8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28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65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8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65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8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65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8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33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65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8" w:type="dxa"/>
            <w:gridSpan w:val="2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15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55" w:type="dxa"/>
            <w:vMerge w:val="restart"/>
            <w:tcBorders>
              <w:top w:val="nil"/>
            </w:tcBorders>
            <w:vAlign w:val="center"/>
          </w:tcPr>
          <w:p w:rsidR="00FD6527" w:rsidRDefault="00FD6527" w:rsidP="00FD6527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心理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FD6527" w:rsidRPr="00CF6B6C" w:rsidRDefault="00FD6527" w:rsidP="003D5703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2" w:type="dxa"/>
            <w:gridSpan w:val="2"/>
            <w:vMerge w:val="restart"/>
            <w:tcBorders>
              <w:top w:val="nil"/>
            </w:tcBorders>
            <w:vAlign w:val="center"/>
          </w:tcPr>
          <w:p w:rsidR="00FD6527" w:rsidRPr="00CF6B6C" w:rsidRDefault="00FD6527" w:rsidP="000902D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95" w:type="dxa"/>
            <w:gridSpan w:val="2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3D5703" w:rsidRDefault="00FD6527" w:rsidP="003D5703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D5703">
              <w:rPr>
                <w:sz w:val="18"/>
                <w:szCs w:val="18"/>
              </w:rPr>
              <w:t>14</w:t>
            </w:r>
            <w:r w:rsidRPr="003D5703">
              <w:rPr>
                <w:rFonts w:hint="eastAsia"/>
                <w:sz w:val="18"/>
                <w:szCs w:val="18"/>
              </w:rPr>
              <w:t>级应用心理专业四年应修</w:t>
            </w:r>
            <w:r w:rsidRPr="003D5703">
              <w:rPr>
                <w:sz w:val="18"/>
                <w:szCs w:val="18"/>
              </w:rPr>
              <w:t>26</w:t>
            </w:r>
            <w:r w:rsidRPr="003D5703">
              <w:rPr>
                <w:rFonts w:hint="eastAsia"/>
                <w:sz w:val="18"/>
                <w:szCs w:val="18"/>
              </w:rPr>
              <w:t>学分，专业通识课应修</w:t>
            </w:r>
            <w:r w:rsidRPr="003D5703">
              <w:rPr>
                <w:sz w:val="18"/>
                <w:szCs w:val="18"/>
              </w:rPr>
              <w:t>10</w:t>
            </w:r>
            <w:r w:rsidRPr="003D5703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Merge w:val="restart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55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gridSpan w:val="2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5" w:type="dxa"/>
            <w:gridSpan w:val="2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55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gridSpan w:val="2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5" w:type="dxa"/>
            <w:gridSpan w:val="2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55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gridSpan w:val="2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5" w:type="dxa"/>
            <w:gridSpan w:val="2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8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55" w:type="dxa"/>
            <w:vMerge w:val="restart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心理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FD6527" w:rsidRPr="003D2DFA" w:rsidRDefault="00FD6527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2" w:type="dxa"/>
            <w:gridSpan w:val="2"/>
            <w:vMerge w:val="restart"/>
            <w:vAlign w:val="center"/>
          </w:tcPr>
          <w:p w:rsidR="00FD6527" w:rsidRPr="003D2DFA" w:rsidRDefault="00FD6527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95" w:type="dxa"/>
            <w:gridSpan w:val="2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8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级应用心理专业四年应修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学分，专业通识课应修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Merge w:val="restart"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38"/>
        </w:trPr>
        <w:tc>
          <w:tcPr>
            <w:tcW w:w="755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gridSpan w:val="2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5" w:type="dxa"/>
            <w:gridSpan w:val="2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8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8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31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307E23">
      <w:pPr>
        <w:rPr>
          <w:sz w:val="28"/>
          <w:szCs w:val="28"/>
        </w:rPr>
      </w:pPr>
    </w:p>
    <w:p w:rsidR="00FD6527" w:rsidRDefault="00FD6527" w:rsidP="00307E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学期开设选修课任务表（表十三）</w:t>
      </w:r>
    </w:p>
    <w:tbl>
      <w:tblPr>
        <w:tblW w:w="1009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9"/>
        <w:gridCol w:w="565"/>
        <w:gridCol w:w="3333"/>
        <w:gridCol w:w="572"/>
        <w:gridCol w:w="565"/>
        <w:gridCol w:w="29"/>
        <w:gridCol w:w="1514"/>
        <w:gridCol w:w="895"/>
        <w:gridCol w:w="1126"/>
        <w:gridCol w:w="750"/>
      </w:tblGrid>
      <w:tr w:rsidR="00FD6527" w:rsidRPr="00E804F5" w:rsidTr="008D5213">
        <w:trPr>
          <w:trHeight w:val="507"/>
        </w:trPr>
        <w:tc>
          <w:tcPr>
            <w:tcW w:w="74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3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2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5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 w:val="restart"/>
            <w:vAlign w:val="center"/>
          </w:tcPr>
          <w:p w:rsidR="00FD6527" w:rsidRPr="002843F2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43F2">
              <w:rPr>
                <w:rFonts w:ascii="宋体" w:eastAsia="宋体" w:hAnsi="宋体" w:hint="eastAsia"/>
                <w:sz w:val="21"/>
                <w:szCs w:val="21"/>
              </w:rPr>
              <w:t>播音</w:t>
            </w:r>
            <w:r w:rsidRPr="002843F2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65" w:type="dxa"/>
            <w:vMerge w:val="restart"/>
            <w:vAlign w:val="center"/>
          </w:tcPr>
          <w:p w:rsidR="00FD6527" w:rsidRPr="002843F2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43F2"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3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著名主持人与记者研究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16</w:t>
            </w:r>
          </w:p>
        </w:tc>
        <w:tc>
          <w:tcPr>
            <w:tcW w:w="1126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级播音与主持艺术专业四年应修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影视表演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17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 w:val="restart"/>
            <w:vAlign w:val="center"/>
          </w:tcPr>
          <w:p w:rsidR="00FD6527" w:rsidRPr="002843F2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43F2">
              <w:rPr>
                <w:rFonts w:ascii="宋体" w:eastAsia="宋体" w:hAnsi="宋体" w:hint="eastAsia"/>
                <w:sz w:val="21"/>
                <w:szCs w:val="21"/>
              </w:rPr>
              <w:t>播音</w:t>
            </w:r>
            <w:r w:rsidRPr="002843F2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5" w:type="dxa"/>
            <w:vMerge w:val="restart"/>
            <w:vAlign w:val="center"/>
          </w:tcPr>
          <w:p w:rsidR="00FD6527" w:rsidRPr="002843F2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843F2"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3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广告创意与策划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115</w:t>
            </w:r>
          </w:p>
        </w:tc>
        <w:tc>
          <w:tcPr>
            <w:tcW w:w="1126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级播音与主持艺术专业四年应修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广告配音（限选课）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115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6"/>
        </w:trPr>
        <w:tc>
          <w:tcPr>
            <w:tcW w:w="74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新闻编辑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115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新闻评论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114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电视节目鉴赏（限选课）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103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网络新闻传播实务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115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新闻发言人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115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6"/>
        </w:trPr>
        <w:tc>
          <w:tcPr>
            <w:tcW w:w="74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新闻现场报道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FA3ABF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114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81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 w:val="restart"/>
            <w:tcBorders>
              <w:top w:val="nil"/>
            </w:tcBorders>
            <w:vAlign w:val="center"/>
          </w:tcPr>
          <w:p w:rsidR="00FD6527" w:rsidRDefault="00FD6527" w:rsidP="00FD6527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播音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FD6527" w:rsidRPr="00CF6B6C" w:rsidRDefault="00FD6527" w:rsidP="000902D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5" w:type="dxa"/>
            <w:vMerge w:val="restart"/>
            <w:tcBorders>
              <w:top w:val="nil"/>
            </w:tcBorders>
            <w:vAlign w:val="center"/>
          </w:tcPr>
          <w:p w:rsidR="00FD6527" w:rsidRPr="00CF6B6C" w:rsidRDefault="00FD6527" w:rsidP="000902D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3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123</w:t>
            </w:r>
          </w:p>
        </w:tc>
        <w:tc>
          <w:tcPr>
            <w:tcW w:w="1126" w:type="dxa"/>
            <w:vMerge w:val="restart"/>
            <w:vAlign w:val="center"/>
          </w:tcPr>
          <w:p w:rsidR="00FD6527" w:rsidRPr="003D5703" w:rsidRDefault="00FD6527" w:rsidP="000902D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级播音与主持艺术专业四年应修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vMerge w:val="restart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5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43" w:type="dxa"/>
            <w:gridSpan w:val="2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75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D20F8">
              <w:rPr>
                <w:rFonts w:ascii="宋体" w:eastAsia="宋体" w:hAnsi="宋体" w:hint="eastAsia"/>
                <w:sz w:val="21"/>
                <w:szCs w:val="21"/>
              </w:rPr>
              <w:t>文献检索与管理（通识课）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94" w:type="dxa"/>
            <w:gridSpan w:val="2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1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6"/>
        </w:trPr>
        <w:tc>
          <w:tcPr>
            <w:tcW w:w="749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94" w:type="dxa"/>
            <w:gridSpan w:val="2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1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94" w:type="dxa"/>
            <w:gridSpan w:val="2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1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110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 w:val="restart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播音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FD6527" w:rsidRPr="003D2DFA" w:rsidRDefault="00FD6527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5" w:type="dxa"/>
            <w:vMerge w:val="restart"/>
            <w:vAlign w:val="center"/>
          </w:tcPr>
          <w:p w:rsidR="00FD6527" w:rsidRPr="003D2DFA" w:rsidRDefault="00FD6527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33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72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94" w:type="dxa"/>
            <w:gridSpan w:val="2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1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183</w:t>
            </w:r>
          </w:p>
        </w:tc>
        <w:tc>
          <w:tcPr>
            <w:tcW w:w="1126" w:type="dxa"/>
            <w:vMerge w:val="restart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级播音与主持艺术专业四年应修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50" w:type="dxa"/>
            <w:vMerge w:val="restart"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5"/>
        </w:trPr>
        <w:tc>
          <w:tcPr>
            <w:tcW w:w="749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72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94" w:type="dxa"/>
            <w:gridSpan w:val="2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1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182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676"/>
        </w:trPr>
        <w:tc>
          <w:tcPr>
            <w:tcW w:w="749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5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33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72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94" w:type="dxa"/>
            <w:gridSpan w:val="2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1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95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183</w:t>
            </w:r>
          </w:p>
        </w:tc>
        <w:tc>
          <w:tcPr>
            <w:tcW w:w="1126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0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264B6B">
      <w:pPr>
        <w:rPr>
          <w:sz w:val="28"/>
          <w:szCs w:val="28"/>
        </w:rPr>
      </w:pPr>
    </w:p>
    <w:p w:rsidR="00FD6527" w:rsidRDefault="00FD6527" w:rsidP="00264B6B">
      <w:pPr>
        <w:rPr>
          <w:sz w:val="28"/>
          <w:szCs w:val="28"/>
        </w:rPr>
      </w:pPr>
    </w:p>
    <w:p w:rsidR="00FD6527" w:rsidRPr="001521DE" w:rsidRDefault="00FD6527" w:rsidP="00264B6B">
      <w:pPr>
        <w:rPr>
          <w:sz w:val="21"/>
          <w:szCs w:val="21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学期开设选修课任务表（表十四）</w:t>
      </w:r>
    </w:p>
    <w:tbl>
      <w:tblPr>
        <w:tblW w:w="1027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7"/>
        <w:gridCol w:w="574"/>
        <w:gridCol w:w="3375"/>
        <w:gridCol w:w="581"/>
        <w:gridCol w:w="574"/>
        <w:gridCol w:w="1552"/>
        <w:gridCol w:w="991"/>
        <w:gridCol w:w="1110"/>
        <w:gridCol w:w="765"/>
      </w:tblGrid>
      <w:tr w:rsidR="00FD6527" w:rsidRPr="00E804F5" w:rsidTr="008D5213">
        <w:trPr>
          <w:trHeight w:val="1462"/>
        </w:trPr>
        <w:tc>
          <w:tcPr>
            <w:tcW w:w="757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75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81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52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91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10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65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trHeight w:val="2201"/>
        </w:trPr>
        <w:tc>
          <w:tcPr>
            <w:tcW w:w="757" w:type="dxa"/>
            <w:vAlign w:val="center"/>
          </w:tcPr>
          <w:p w:rsidR="00FD6527" w:rsidRPr="005C5FBF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C5FBF">
              <w:rPr>
                <w:rFonts w:ascii="宋体" w:eastAsia="宋体" w:hAnsi="宋体" w:hint="eastAsia"/>
                <w:sz w:val="21"/>
                <w:szCs w:val="21"/>
              </w:rPr>
              <w:t>英语</w:t>
            </w:r>
            <w:r w:rsidRPr="005C5FBF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74" w:type="dxa"/>
            <w:vAlign w:val="center"/>
          </w:tcPr>
          <w:p w:rsidR="00FD6527" w:rsidRPr="005C5FBF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英美影视作品欣赏</w:t>
            </w:r>
          </w:p>
        </w:tc>
        <w:tc>
          <w:tcPr>
            <w:tcW w:w="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1110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级英语专业四年应修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 w:val="restart"/>
            <w:vAlign w:val="center"/>
          </w:tcPr>
          <w:p w:rsidR="00FD6527" w:rsidRPr="005C5FBF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C5FBF">
              <w:rPr>
                <w:rFonts w:ascii="宋体" w:eastAsia="宋体" w:hAnsi="宋体" w:hint="eastAsia"/>
                <w:sz w:val="21"/>
                <w:szCs w:val="21"/>
              </w:rPr>
              <w:t>英语</w:t>
            </w:r>
            <w:r w:rsidRPr="005C5FBF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74" w:type="dxa"/>
            <w:vMerge w:val="restart"/>
            <w:vAlign w:val="center"/>
          </w:tcPr>
          <w:p w:rsidR="00FD6527" w:rsidRPr="005C5FBF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7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体育专业英语（限选课）</w:t>
            </w:r>
          </w:p>
        </w:tc>
        <w:tc>
          <w:tcPr>
            <w:tcW w:w="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32</w:t>
            </w:r>
          </w:p>
        </w:tc>
        <w:tc>
          <w:tcPr>
            <w:tcW w:w="1110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级英语专业四年应修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英语词汇学</w:t>
            </w:r>
          </w:p>
        </w:tc>
        <w:tc>
          <w:tcPr>
            <w:tcW w:w="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32</w:t>
            </w:r>
          </w:p>
        </w:tc>
        <w:tc>
          <w:tcPr>
            <w:tcW w:w="111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体育科技英语阅读</w:t>
            </w:r>
          </w:p>
        </w:tc>
        <w:tc>
          <w:tcPr>
            <w:tcW w:w="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32</w:t>
            </w:r>
          </w:p>
        </w:tc>
        <w:tc>
          <w:tcPr>
            <w:tcW w:w="111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第二外语（限选课）</w:t>
            </w:r>
          </w:p>
        </w:tc>
        <w:tc>
          <w:tcPr>
            <w:tcW w:w="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32</w:t>
            </w:r>
          </w:p>
        </w:tc>
        <w:tc>
          <w:tcPr>
            <w:tcW w:w="111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西方文学理论与批评</w:t>
            </w:r>
          </w:p>
        </w:tc>
        <w:tc>
          <w:tcPr>
            <w:tcW w:w="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32</w:t>
            </w:r>
          </w:p>
        </w:tc>
        <w:tc>
          <w:tcPr>
            <w:tcW w:w="111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西方文化概论（限选课）</w:t>
            </w:r>
          </w:p>
        </w:tc>
        <w:tc>
          <w:tcPr>
            <w:tcW w:w="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32</w:t>
            </w:r>
          </w:p>
        </w:tc>
        <w:tc>
          <w:tcPr>
            <w:tcW w:w="1110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 w:val="restart"/>
            <w:tcBorders>
              <w:top w:val="nil"/>
            </w:tcBorders>
            <w:vAlign w:val="center"/>
          </w:tcPr>
          <w:p w:rsidR="00FD6527" w:rsidRDefault="00FD6527" w:rsidP="000902DE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FD6527" w:rsidRDefault="00FD6527" w:rsidP="00FD6527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英语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FD6527" w:rsidRPr="00CF6B6C" w:rsidRDefault="00FD6527" w:rsidP="000902DE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4" w:type="dxa"/>
            <w:vMerge w:val="restart"/>
            <w:tcBorders>
              <w:top w:val="nil"/>
            </w:tcBorders>
            <w:vAlign w:val="center"/>
          </w:tcPr>
          <w:p w:rsidR="00FD6527" w:rsidRPr="00CF6B6C" w:rsidRDefault="00FD6527" w:rsidP="000902DE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7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1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110" w:type="dxa"/>
            <w:vMerge w:val="restart"/>
            <w:vAlign w:val="center"/>
          </w:tcPr>
          <w:p w:rsidR="00FD6527" w:rsidRPr="003D5703" w:rsidRDefault="00FD6527" w:rsidP="000902D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804F5">
              <w:rPr>
                <w:rFonts w:hint="eastAsia"/>
                <w:sz w:val="18"/>
                <w:szCs w:val="18"/>
              </w:rPr>
              <w:t>级英语专业四年应修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Merge w:val="restart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1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</w:t>
            </w:r>
          </w:p>
        </w:tc>
        <w:tc>
          <w:tcPr>
            <w:tcW w:w="1110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81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</w:p>
        </w:tc>
        <w:tc>
          <w:tcPr>
            <w:tcW w:w="1110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7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81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110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 w:val="restart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FD6527" w:rsidRDefault="00FD6527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英语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FD6527" w:rsidRPr="003D2DFA" w:rsidRDefault="00FD6527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4" w:type="dxa"/>
            <w:vMerge w:val="restart"/>
            <w:vAlign w:val="center"/>
          </w:tcPr>
          <w:p w:rsidR="00FD6527" w:rsidRPr="003D2DFA" w:rsidRDefault="00FD6527" w:rsidP="000902DE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75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81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</w:t>
            </w:r>
          </w:p>
        </w:tc>
        <w:tc>
          <w:tcPr>
            <w:tcW w:w="1110" w:type="dxa"/>
            <w:vMerge w:val="restart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E804F5">
              <w:rPr>
                <w:rFonts w:hint="eastAsia"/>
                <w:sz w:val="18"/>
                <w:szCs w:val="18"/>
              </w:rPr>
              <w:t>级英语专业四年应修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Merge w:val="restart"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5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81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52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</w:t>
            </w:r>
          </w:p>
        </w:tc>
        <w:tc>
          <w:tcPr>
            <w:tcW w:w="1110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821"/>
        </w:trPr>
        <w:tc>
          <w:tcPr>
            <w:tcW w:w="757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4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75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81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4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52" w:type="dxa"/>
            <w:vAlign w:val="center"/>
          </w:tcPr>
          <w:p w:rsidR="00FD6527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91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</w:t>
            </w:r>
          </w:p>
        </w:tc>
        <w:tc>
          <w:tcPr>
            <w:tcW w:w="1110" w:type="dxa"/>
            <w:vMerge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0902DE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072A9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学期开设选修课任务表（表十五）</w:t>
      </w:r>
    </w:p>
    <w:tbl>
      <w:tblPr>
        <w:tblW w:w="102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5"/>
        <w:gridCol w:w="572"/>
        <w:gridCol w:w="3396"/>
        <w:gridCol w:w="698"/>
        <w:gridCol w:w="542"/>
        <w:gridCol w:w="1452"/>
        <w:gridCol w:w="955"/>
        <w:gridCol w:w="1148"/>
        <w:gridCol w:w="765"/>
      </w:tblGrid>
      <w:tr w:rsidR="00FD6527" w:rsidRPr="00E804F5" w:rsidTr="008D5213">
        <w:trPr>
          <w:trHeight w:val="560"/>
        </w:trPr>
        <w:tc>
          <w:tcPr>
            <w:tcW w:w="755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72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48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65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trHeight w:val="1008"/>
        </w:trPr>
        <w:tc>
          <w:tcPr>
            <w:tcW w:w="755" w:type="dxa"/>
            <w:vMerge w:val="restart"/>
            <w:vAlign w:val="center"/>
          </w:tcPr>
          <w:p w:rsidR="00FD6527" w:rsidRPr="000902DE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902DE">
              <w:rPr>
                <w:rFonts w:ascii="宋体" w:eastAsia="宋体" w:hAnsi="宋体" w:hint="eastAsia"/>
                <w:sz w:val="21"/>
                <w:szCs w:val="21"/>
              </w:rPr>
              <w:t>表演</w:t>
            </w:r>
            <w:r w:rsidRPr="000902DE">
              <w:rPr>
                <w:rFonts w:ascii="宋体" w:eastAsia="宋体" w:hAnsi="宋体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572" w:type="dxa"/>
            <w:vMerge w:val="restart"/>
            <w:vAlign w:val="center"/>
          </w:tcPr>
          <w:p w:rsidR="00FD6527" w:rsidRPr="000902DE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46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级表演专业四年应修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56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体育艺术表演作品赏析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0902DE">
            <w:pPr>
              <w:adjustRightInd w:val="0"/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1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26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 w:val="restart"/>
            <w:vAlign w:val="center"/>
          </w:tcPr>
          <w:p w:rsidR="00FD6527" w:rsidRPr="000902DE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902DE">
              <w:rPr>
                <w:rFonts w:ascii="宋体" w:eastAsia="宋体" w:hAnsi="宋体" w:hint="eastAsia"/>
                <w:sz w:val="21"/>
                <w:szCs w:val="21"/>
              </w:rPr>
              <w:t>表演</w:t>
            </w:r>
            <w:r w:rsidRPr="000902DE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72" w:type="dxa"/>
            <w:vMerge w:val="restart"/>
            <w:vAlign w:val="center"/>
          </w:tcPr>
          <w:p w:rsidR="00FD6527" w:rsidRPr="000902DE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902DE"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太极拳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57</w:t>
            </w:r>
          </w:p>
        </w:tc>
        <w:tc>
          <w:tcPr>
            <w:tcW w:w="1148" w:type="dxa"/>
            <w:vMerge w:val="restart"/>
            <w:vAlign w:val="center"/>
          </w:tcPr>
          <w:p w:rsidR="00FD6527" w:rsidRDefault="00FD6527" w:rsidP="00E804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级表演专业四年应修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  <w:p w:rsidR="00FD6527" w:rsidRPr="00E804F5" w:rsidRDefault="00FD6527" w:rsidP="00486557">
            <w:pPr>
              <w:rPr>
                <w:sz w:val="21"/>
                <w:szCs w:val="21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民族民间舞（限选课）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85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爵士舞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83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舞台设计（限选课）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85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排舞（限选课）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85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现代舞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84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古典武艺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73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体育保健学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84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运动营养学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85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36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38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38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38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 w:val="restart"/>
            <w:tcBorders>
              <w:top w:val="nil"/>
            </w:tcBorders>
            <w:vAlign w:val="center"/>
          </w:tcPr>
          <w:p w:rsidR="00FD6527" w:rsidRDefault="00FD6527" w:rsidP="003029C7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FD6527" w:rsidRDefault="00FD6527" w:rsidP="00FD6527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表演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FD6527" w:rsidRPr="00CF6B6C" w:rsidRDefault="00FD6527" w:rsidP="003029C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2" w:type="dxa"/>
            <w:vMerge w:val="restart"/>
            <w:tcBorders>
              <w:top w:val="nil"/>
            </w:tcBorders>
            <w:vAlign w:val="center"/>
          </w:tcPr>
          <w:p w:rsidR="00FD6527" w:rsidRPr="00CF6B6C" w:rsidRDefault="00FD6527" w:rsidP="003029C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96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3D5703" w:rsidRDefault="00FD6527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级表演专业四年应修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Merge w:val="restart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69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68"/>
        </w:trPr>
        <w:tc>
          <w:tcPr>
            <w:tcW w:w="755" w:type="dxa"/>
            <w:vMerge w:val="restart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FD6527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表演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FD6527" w:rsidRPr="003D2DFA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2" w:type="dxa"/>
            <w:vMerge w:val="restart"/>
            <w:vAlign w:val="center"/>
          </w:tcPr>
          <w:p w:rsidR="00FD6527" w:rsidRPr="003D2DFA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96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698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42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52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级表演专业四年应修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5" w:type="dxa"/>
            <w:vMerge w:val="restart"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698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587"/>
        </w:trPr>
        <w:tc>
          <w:tcPr>
            <w:tcW w:w="755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72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96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698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42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52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55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1357C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学期开设选修课任务表（表十六）</w:t>
      </w:r>
    </w:p>
    <w:tbl>
      <w:tblPr>
        <w:tblW w:w="1027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"/>
        <w:gridCol w:w="566"/>
        <w:gridCol w:w="3489"/>
        <w:gridCol w:w="508"/>
        <w:gridCol w:w="576"/>
        <w:gridCol w:w="1597"/>
        <w:gridCol w:w="882"/>
        <w:gridCol w:w="1148"/>
        <w:gridCol w:w="761"/>
      </w:tblGrid>
      <w:tr w:rsidR="00FD6527" w:rsidRPr="00E804F5" w:rsidTr="00891FAD">
        <w:trPr>
          <w:trHeight w:val="461"/>
        </w:trPr>
        <w:tc>
          <w:tcPr>
            <w:tcW w:w="74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66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48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761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 w:val="restart"/>
            <w:vAlign w:val="center"/>
          </w:tcPr>
          <w:p w:rsidR="00FD6527" w:rsidRPr="00D003E9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003E9">
              <w:rPr>
                <w:rFonts w:ascii="宋体" w:eastAsia="宋体" w:hAnsi="宋体" w:hint="eastAsia"/>
                <w:sz w:val="21"/>
                <w:szCs w:val="21"/>
              </w:rPr>
              <w:t>舞蹈</w:t>
            </w:r>
            <w:r w:rsidRPr="00D003E9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66" w:type="dxa"/>
            <w:vMerge w:val="restart"/>
            <w:vAlign w:val="center"/>
          </w:tcPr>
          <w:p w:rsidR="00FD6527" w:rsidRPr="00D003E9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运动营养学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级舞蹈专业四年应修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1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表演艺术管理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17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 w:val="restart"/>
            <w:vAlign w:val="center"/>
          </w:tcPr>
          <w:p w:rsidR="00FD6527" w:rsidRPr="00D003E9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003E9">
              <w:rPr>
                <w:rFonts w:ascii="宋体" w:eastAsia="宋体" w:hAnsi="宋体" w:hint="eastAsia"/>
                <w:sz w:val="21"/>
                <w:szCs w:val="21"/>
              </w:rPr>
              <w:t>舞蹈</w:t>
            </w:r>
            <w:r w:rsidRPr="00D003E9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6" w:type="dxa"/>
            <w:vMerge w:val="restart"/>
            <w:vAlign w:val="center"/>
          </w:tcPr>
          <w:p w:rsidR="00FD6527" w:rsidRPr="00D003E9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爵士舞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100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级舞蹈专业四年应修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1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健美操（限选课）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啦啦操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排舞（限选课）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基本体操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团体操（限选课）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时装表演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申论写作（通识课）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69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71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71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动感瑜伽（通识课）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70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Access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数据库及应用（通识课）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70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 w:val="restart"/>
            <w:tcBorders>
              <w:top w:val="nil"/>
            </w:tcBorders>
            <w:vAlign w:val="center"/>
          </w:tcPr>
          <w:p w:rsidR="00FD6527" w:rsidRDefault="00FD6527" w:rsidP="00FD6527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舞蹈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FD6527" w:rsidRPr="00CF6B6C" w:rsidRDefault="00FD6527" w:rsidP="003029C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6" w:type="dxa"/>
            <w:vMerge w:val="restart"/>
            <w:tcBorders>
              <w:top w:val="nil"/>
            </w:tcBorders>
            <w:vAlign w:val="center"/>
          </w:tcPr>
          <w:p w:rsidR="00FD6527" w:rsidRPr="00CF6B6C" w:rsidRDefault="00FD6527" w:rsidP="003029C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489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140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3D5703" w:rsidRDefault="00FD6527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804F5">
              <w:rPr>
                <w:rFonts w:hint="eastAsia"/>
                <w:sz w:val="18"/>
                <w:szCs w:val="18"/>
              </w:rPr>
              <w:t>级舞蹈专业四年应修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1" w:type="dxa"/>
            <w:vMerge w:val="restart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103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138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0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140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815"/>
        </w:trPr>
        <w:tc>
          <w:tcPr>
            <w:tcW w:w="748" w:type="dxa"/>
            <w:vMerge w:val="restart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舞蹈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FD6527" w:rsidRPr="003D2DFA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FD6527" w:rsidRPr="003D2DFA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489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奥林匹克运动（通识课）</w:t>
            </w:r>
          </w:p>
        </w:tc>
        <w:tc>
          <w:tcPr>
            <w:tcW w:w="508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76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97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</w:t>
            </w:r>
          </w:p>
        </w:tc>
        <w:tc>
          <w:tcPr>
            <w:tcW w:w="1148" w:type="dxa"/>
            <w:vMerge w:val="restart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E804F5">
              <w:rPr>
                <w:rFonts w:hint="eastAsia"/>
                <w:sz w:val="18"/>
                <w:szCs w:val="18"/>
              </w:rPr>
              <w:t>级舞蹈专业四年应修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学分；通识课另应修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761" w:type="dxa"/>
            <w:vMerge w:val="restart"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08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91FAD">
        <w:trPr>
          <w:trHeight w:val="603"/>
        </w:trPr>
        <w:tc>
          <w:tcPr>
            <w:tcW w:w="748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6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89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08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76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97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882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149</w:t>
            </w:r>
          </w:p>
        </w:tc>
        <w:tc>
          <w:tcPr>
            <w:tcW w:w="1148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1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3C637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学期开设选修课任务表（表十七）</w:t>
      </w:r>
    </w:p>
    <w:tbl>
      <w:tblPr>
        <w:tblW w:w="101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7"/>
        <w:gridCol w:w="507"/>
        <w:gridCol w:w="3419"/>
        <w:gridCol w:w="579"/>
        <w:gridCol w:w="509"/>
        <w:gridCol w:w="1581"/>
        <w:gridCol w:w="943"/>
        <w:gridCol w:w="1136"/>
        <w:gridCol w:w="670"/>
      </w:tblGrid>
      <w:tr w:rsidR="00FD6527" w:rsidRPr="00E804F5" w:rsidTr="008D5213">
        <w:trPr>
          <w:trHeight w:val="399"/>
        </w:trPr>
        <w:tc>
          <w:tcPr>
            <w:tcW w:w="757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07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419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36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670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8D5213">
        <w:trPr>
          <w:trHeight w:val="935"/>
        </w:trPr>
        <w:tc>
          <w:tcPr>
            <w:tcW w:w="757" w:type="dxa"/>
            <w:vMerge w:val="restart"/>
            <w:vAlign w:val="center"/>
          </w:tcPr>
          <w:p w:rsidR="00FD6527" w:rsidRPr="00C558A7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58A7">
              <w:rPr>
                <w:rFonts w:ascii="宋体" w:eastAsia="宋体" w:hAnsi="宋体" w:hint="eastAsia"/>
                <w:sz w:val="21"/>
                <w:szCs w:val="21"/>
              </w:rPr>
              <w:t>音乐</w:t>
            </w:r>
            <w:r w:rsidRPr="00C558A7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07" w:type="dxa"/>
            <w:vMerge w:val="restart"/>
            <w:vAlign w:val="center"/>
          </w:tcPr>
          <w:p w:rsidR="00FD6527" w:rsidRPr="00C558A7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41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电影音乐欣赏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28</w:t>
            </w:r>
          </w:p>
        </w:tc>
        <w:tc>
          <w:tcPr>
            <w:tcW w:w="1136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级音乐学专业四年应修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70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944"/>
        </w:trPr>
        <w:tc>
          <w:tcPr>
            <w:tcW w:w="757" w:type="dxa"/>
            <w:vMerge/>
            <w:vAlign w:val="center"/>
          </w:tcPr>
          <w:p w:rsidR="00FD6527" w:rsidRPr="00C558A7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07" w:type="dxa"/>
            <w:vMerge/>
            <w:vAlign w:val="center"/>
          </w:tcPr>
          <w:p w:rsidR="00FD6527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健身秧歌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Default="00FD6527" w:rsidP="00FD6527">
            <w:pPr>
              <w:ind w:firstLineChars="1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28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 w:val="restart"/>
            <w:vAlign w:val="center"/>
          </w:tcPr>
          <w:p w:rsidR="00FD6527" w:rsidRPr="00C558A7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58A7">
              <w:rPr>
                <w:rFonts w:ascii="宋体" w:eastAsia="宋体" w:hAnsi="宋体" w:hint="eastAsia"/>
                <w:sz w:val="21"/>
                <w:szCs w:val="21"/>
              </w:rPr>
              <w:t>音乐</w:t>
            </w:r>
            <w:r w:rsidRPr="00C558A7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07" w:type="dxa"/>
            <w:vMerge w:val="restart"/>
            <w:vAlign w:val="center"/>
          </w:tcPr>
          <w:p w:rsidR="00FD6527" w:rsidRPr="00C558A7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41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复调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C558A7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 xml:space="preserve">   29</w:t>
            </w:r>
          </w:p>
        </w:tc>
        <w:tc>
          <w:tcPr>
            <w:tcW w:w="1136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级音乐学专业四年应修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70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体育音乐选配与创编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2D234F">
            <w:pPr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舞台剧表演训练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2D234F">
            <w:pPr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摩登舞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2D234F">
            <w:pPr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拉丁舞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2D234F">
            <w:pPr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游泳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2D234F">
            <w:pPr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大学生就业指导（通识课）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2D234F">
            <w:pPr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教育学（通识课）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4(1-9)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2D234F">
            <w:pPr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 w:val="restart"/>
            <w:tcBorders>
              <w:top w:val="nil"/>
            </w:tcBorders>
            <w:vAlign w:val="center"/>
          </w:tcPr>
          <w:p w:rsidR="00FD6527" w:rsidRDefault="00FD6527" w:rsidP="00FD6527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音乐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FD6527" w:rsidRPr="00CF6B6C" w:rsidRDefault="00FD6527" w:rsidP="003029C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07" w:type="dxa"/>
            <w:vMerge w:val="restart"/>
            <w:tcBorders>
              <w:top w:val="nil"/>
            </w:tcBorders>
            <w:vAlign w:val="center"/>
          </w:tcPr>
          <w:p w:rsidR="00FD6527" w:rsidRPr="00CF6B6C" w:rsidRDefault="00FD6527" w:rsidP="003029C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419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1136" w:type="dxa"/>
            <w:vMerge w:val="restart"/>
            <w:vAlign w:val="center"/>
          </w:tcPr>
          <w:p w:rsidR="00FD6527" w:rsidRPr="003D5703" w:rsidRDefault="00FD6527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级音乐学专业四年应修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70" w:type="dxa"/>
            <w:vMerge w:val="restart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 w:hint="eastAsia"/>
                <w:sz w:val="21"/>
                <w:szCs w:val="21"/>
              </w:rPr>
              <w:t>中国现代文学概论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79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 w:val="restart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音乐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FD6527" w:rsidRPr="003D2DFA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07" w:type="dxa"/>
            <w:vMerge w:val="restart"/>
            <w:vAlign w:val="center"/>
          </w:tcPr>
          <w:p w:rsidR="00FD6527" w:rsidRPr="003D2DFA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419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79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</w:t>
            </w:r>
          </w:p>
        </w:tc>
        <w:tc>
          <w:tcPr>
            <w:tcW w:w="1136" w:type="dxa"/>
            <w:vMerge w:val="restart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级音乐学专业四年应修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670" w:type="dxa"/>
            <w:vMerge w:val="restart"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79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8D5213">
        <w:trPr>
          <w:trHeight w:val="731"/>
        </w:trPr>
        <w:tc>
          <w:tcPr>
            <w:tcW w:w="757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419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79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09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581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43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</w:t>
            </w:r>
          </w:p>
        </w:tc>
        <w:tc>
          <w:tcPr>
            <w:tcW w:w="1136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70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Default="00FD6527" w:rsidP="004567CD">
      <w:pPr>
        <w:rPr>
          <w:sz w:val="28"/>
          <w:szCs w:val="28"/>
        </w:rPr>
      </w:pPr>
    </w:p>
    <w:p w:rsidR="00FD6527" w:rsidRDefault="00FD6527" w:rsidP="004567CD"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西安体育学院</w:t>
      </w:r>
      <w:r>
        <w:rPr>
          <w:sz w:val="28"/>
          <w:szCs w:val="28"/>
        </w:rPr>
        <w:t>2015-2016</w:t>
      </w:r>
      <w:r>
        <w:rPr>
          <w:rFonts w:hint="eastAsia"/>
          <w:sz w:val="28"/>
          <w:szCs w:val="28"/>
        </w:rPr>
        <w:t>学年第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学期开设选修课任务表（表十八）</w:t>
      </w:r>
    </w:p>
    <w:tbl>
      <w:tblPr>
        <w:tblW w:w="101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"/>
        <w:gridCol w:w="561"/>
        <w:gridCol w:w="3313"/>
        <w:gridCol w:w="568"/>
        <w:gridCol w:w="561"/>
        <w:gridCol w:w="1487"/>
        <w:gridCol w:w="927"/>
        <w:gridCol w:w="1115"/>
        <w:gridCol w:w="825"/>
      </w:tblGrid>
      <w:tr w:rsidR="00FD6527" w:rsidRPr="00E804F5" w:rsidTr="001633F5">
        <w:trPr>
          <w:trHeight w:val="612"/>
        </w:trPr>
        <w:tc>
          <w:tcPr>
            <w:tcW w:w="743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3313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选修课程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FD6527">
            <w:pPr>
              <w:ind w:leftChars="-7" w:left="31680" w:rightChars="-6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学时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学分</w:t>
            </w:r>
          </w:p>
        </w:tc>
        <w:tc>
          <w:tcPr>
            <w:tcW w:w="1487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周学时、时段</w:t>
            </w:r>
          </w:p>
        </w:tc>
        <w:tc>
          <w:tcPr>
            <w:tcW w:w="927" w:type="dxa"/>
            <w:vAlign w:val="center"/>
          </w:tcPr>
          <w:p w:rsidR="00FD6527" w:rsidRPr="00E804F5" w:rsidRDefault="00FD6527" w:rsidP="00FD6527">
            <w:pPr>
              <w:ind w:leftChars="-7" w:left="31680" w:rightChars="-7" w:right="31680" w:hangingChars="51" w:firstLine="31680"/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选修人数</w:t>
            </w:r>
          </w:p>
        </w:tc>
        <w:tc>
          <w:tcPr>
            <w:tcW w:w="1115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应修学分</w:t>
            </w:r>
          </w:p>
        </w:tc>
        <w:tc>
          <w:tcPr>
            <w:tcW w:w="825" w:type="dxa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  <w:r w:rsidRPr="00E804F5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FD6527" w:rsidRPr="00E804F5" w:rsidTr="001633F5">
        <w:trPr>
          <w:trHeight w:val="1195"/>
        </w:trPr>
        <w:tc>
          <w:tcPr>
            <w:tcW w:w="743" w:type="dxa"/>
            <w:vAlign w:val="center"/>
          </w:tcPr>
          <w:p w:rsidR="00FD6527" w:rsidRPr="00A45866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45866">
              <w:rPr>
                <w:rFonts w:ascii="宋体" w:eastAsia="宋体" w:hAnsi="宋体" w:hint="eastAsia"/>
                <w:sz w:val="21"/>
                <w:szCs w:val="21"/>
              </w:rPr>
              <w:t>休闲</w:t>
            </w:r>
            <w:r w:rsidRPr="00A45866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561" w:type="dxa"/>
            <w:vAlign w:val="center"/>
          </w:tcPr>
          <w:p w:rsidR="00FD6527" w:rsidRPr="00A45866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八</w:t>
            </w:r>
          </w:p>
        </w:tc>
        <w:tc>
          <w:tcPr>
            <w:tcW w:w="3313" w:type="dxa"/>
            <w:vAlign w:val="center"/>
          </w:tcPr>
          <w:p w:rsidR="00FD6527" w:rsidRPr="00E804F5" w:rsidRDefault="00FD6527" w:rsidP="00FD6527">
            <w:pPr>
              <w:ind w:left="31680" w:hangingChars="150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健身气功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</w:t>
            </w:r>
            <w:r w:rsidRPr="00E804F5">
              <w:rPr>
                <w:sz w:val="21"/>
                <w:szCs w:val="21"/>
              </w:rPr>
              <w:t>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7</w:t>
            </w:r>
          </w:p>
        </w:tc>
        <w:tc>
          <w:tcPr>
            <w:tcW w:w="1115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12</w:t>
            </w:r>
            <w:r w:rsidRPr="00E804F5">
              <w:rPr>
                <w:rFonts w:hint="eastAsia"/>
                <w:sz w:val="18"/>
                <w:szCs w:val="18"/>
              </w:rPr>
              <w:t>级休闲体育专业四年应修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25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8" w:left="31680" w:rightChars="-6" w:right="31680" w:hangingChars="67" w:firstLine="3168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 w:val="restart"/>
            <w:vAlign w:val="center"/>
          </w:tcPr>
          <w:p w:rsidR="00FD6527" w:rsidRPr="00A45866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A45866">
              <w:rPr>
                <w:rFonts w:ascii="宋体" w:eastAsia="宋体" w:hAnsi="宋体" w:hint="eastAsia"/>
                <w:sz w:val="21"/>
                <w:szCs w:val="21"/>
              </w:rPr>
              <w:t>休闲</w:t>
            </w:r>
            <w:r w:rsidRPr="00A45866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561" w:type="dxa"/>
            <w:vMerge w:val="restart"/>
            <w:vAlign w:val="center"/>
          </w:tcPr>
          <w:p w:rsidR="00FD6527" w:rsidRPr="00A45866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六</w:t>
            </w:r>
          </w:p>
        </w:tc>
        <w:tc>
          <w:tcPr>
            <w:tcW w:w="3313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学校体育学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15" w:type="dxa"/>
            <w:vMerge w:val="restart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18"/>
                <w:szCs w:val="18"/>
              </w:rPr>
              <w:t>13</w:t>
            </w:r>
            <w:r w:rsidRPr="00E804F5">
              <w:rPr>
                <w:rFonts w:hint="eastAsia"/>
                <w:sz w:val="18"/>
                <w:szCs w:val="18"/>
              </w:rPr>
              <w:t>级休闲体育专业四年应修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25" w:type="dxa"/>
            <w:vMerge w:val="restart"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社会调查理论与实务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1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软式排球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1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运动处方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1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体育科研理论与方法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（限选课）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8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1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足球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Pr="00E804F5" w:rsidRDefault="00FD6527" w:rsidP="00E804F5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Pr="00E804F5" w:rsidRDefault="00FD6527" w:rsidP="00E804F5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29</w:t>
            </w:r>
          </w:p>
        </w:tc>
        <w:tc>
          <w:tcPr>
            <w:tcW w:w="111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FD6527" w:rsidRPr="00E804F5" w:rsidRDefault="00FD6527" w:rsidP="00E804F5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 w:val="restart"/>
            <w:tcBorders>
              <w:top w:val="nil"/>
            </w:tcBorders>
            <w:vAlign w:val="center"/>
          </w:tcPr>
          <w:p w:rsidR="00FD6527" w:rsidRDefault="00FD6527" w:rsidP="00FD6527">
            <w:pPr>
              <w:ind w:left="31680" w:hangingChars="50" w:firstLine="316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休闲</w:t>
            </w:r>
            <w:r>
              <w:rPr>
                <w:rFonts w:ascii="宋体" w:eastAsia="宋体" w:hAnsi="宋体"/>
                <w:sz w:val="21"/>
                <w:szCs w:val="21"/>
              </w:rPr>
              <w:t>14</w:t>
            </w:r>
          </w:p>
          <w:p w:rsidR="00FD6527" w:rsidRPr="00CF6B6C" w:rsidRDefault="00FD6527" w:rsidP="003029C7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1" w:type="dxa"/>
            <w:vMerge w:val="restart"/>
            <w:tcBorders>
              <w:top w:val="nil"/>
            </w:tcBorders>
            <w:vAlign w:val="center"/>
          </w:tcPr>
          <w:p w:rsidR="00FD6527" w:rsidRPr="00CF6B6C" w:rsidRDefault="00FD6527" w:rsidP="003029C7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</w:p>
        </w:tc>
        <w:tc>
          <w:tcPr>
            <w:tcW w:w="331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美学原理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1115" w:type="dxa"/>
            <w:vMerge w:val="restart"/>
            <w:vAlign w:val="center"/>
          </w:tcPr>
          <w:p w:rsidR="00FD6527" w:rsidRPr="003D5703" w:rsidRDefault="00FD6527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04F5">
              <w:rPr>
                <w:rFonts w:hint="eastAsia"/>
                <w:sz w:val="18"/>
                <w:szCs w:val="18"/>
              </w:rPr>
              <w:t>级休闲体育专业四年应修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25" w:type="dxa"/>
            <w:vMerge w:val="restart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女子防身术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1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办公自动化软件及其应用</w:t>
            </w:r>
            <w:r w:rsidRPr="00E804F5">
              <w:rPr>
                <w:rFonts w:ascii="宋体" w:eastAsia="宋体" w:hAnsi="宋体" w:hint="eastAsia"/>
                <w:sz w:val="21"/>
                <w:szCs w:val="21"/>
              </w:rPr>
              <w:t>（通识课）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E804F5">
              <w:rPr>
                <w:sz w:val="21"/>
                <w:szCs w:val="21"/>
              </w:rPr>
              <w:t>4</w:t>
            </w:r>
            <w:r w:rsidRPr="00E804F5">
              <w:rPr>
                <w:rFonts w:hint="eastAsia"/>
                <w:sz w:val="21"/>
                <w:szCs w:val="21"/>
              </w:rPr>
              <w:t>（</w:t>
            </w:r>
            <w:r w:rsidRPr="00E804F5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0-18</w:t>
            </w:r>
            <w:r w:rsidRPr="00E804F5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111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tcBorders>
              <w:top w:val="nil"/>
            </w:tcBorders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313" w:type="dxa"/>
            <w:vAlign w:val="center"/>
          </w:tcPr>
          <w:p w:rsidR="00FD6527" w:rsidRPr="00E804F5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E499A">
              <w:rPr>
                <w:rFonts w:ascii="宋体" w:eastAsia="宋体" w:hAnsi="宋体"/>
                <w:sz w:val="21"/>
                <w:szCs w:val="21"/>
              </w:rPr>
              <w:t>DV</w:t>
            </w:r>
            <w:r w:rsidRPr="002E499A">
              <w:rPr>
                <w:rFonts w:ascii="宋体" w:eastAsia="宋体" w:hAnsi="宋体" w:hint="eastAsia"/>
                <w:sz w:val="21"/>
                <w:szCs w:val="21"/>
              </w:rPr>
              <w:t>制作（通识课）</w:t>
            </w:r>
          </w:p>
        </w:tc>
        <w:tc>
          <w:tcPr>
            <w:tcW w:w="568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</w:t>
            </w:r>
          </w:p>
        </w:tc>
        <w:tc>
          <w:tcPr>
            <w:tcW w:w="111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 w:val="restart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休闲</w:t>
            </w:r>
            <w:r w:rsidRPr="003D2DFA">
              <w:rPr>
                <w:rFonts w:ascii="宋体" w:eastAsia="宋体" w:hAnsi="宋体"/>
                <w:sz w:val="21"/>
                <w:szCs w:val="21"/>
              </w:rPr>
              <w:t>15</w:t>
            </w:r>
          </w:p>
          <w:p w:rsidR="00FD6527" w:rsidRPr="003D2DFA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1" w:type="dxa"/>
            <w:vMerge w:val="restart"/>
            <w:vAlign w:val="center"/>
          </w:tcPr>
          <w:p w:rsidR="00FD6527" w:rsidRPr="003D2DFA" w:rsidRDefault="00FD6527" w:rsidP="003029C7">
            <w:pPr>
              <w:adjustRightInd w:val="0"/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D2DFA">
              <w:rPr>
                <w:rFonts w:ascii="宋体" w:eastAsia="宋体" w:hAnsi="宋体" w:hint="eastAsia"/>
                <w:sz w:val="21"/>
                <w:szCs w:val="21"/>
              </w:rPr>
              <w:t>二</w:t>
            </w:r>
          </w:p>
        </w:tc>
        <w:tc>
          <w:tcPr>
            <w:tcW w:w="3313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公共关系学（通识课）</w:t>
            </w:r>
          </w:p>
        </w:tc>
        <w:tc>
          <w:tcPr>
            <w:tcW w:w="568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115" w:type="dxa"/>
            <w:vMerge w:val="restart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15</w:t>
            </w:r>
            <w:r w:rsidRPr="00E804F5">
              <w:rPr>
                <w:rFonts w:hint="eastAsia"/>
                <w:sz w:val="18"/>
                <w:szCs w:val="18"/>
              </w:rPr>
              <w:t>级休闲体育专业四年应修</w:t>
            </w:r>
            <w:r w:rsidRPr="00E804F5">
              <w:rPr>
                <w:sz w:val="18"/>
                <w:szCs w:val="18"/>
              </w:rPr>
              <w:t>26</w:t>
            </w:r>
            <w:r w:rsidRPr="00E804F5">
              <w:rPr>
                <w:rFonts w:hint="eastAsia"/>
                <w:sz w:val="18"/>
                <w:szCs w:val="18"/>
              </w:rPr>
              <w:t>学分，通识课另应修</w:t>
            </w:r>
            <w:r w:rsidRPr="00E804F5">
              <w:rPr>
                <w:sz w:val="18"/>
                <w:szCs w:val="18"/>
              </w:rPr>
              <w:t>10</w:t>
            </w:r>
            <w:r w:rsidRPr="00E804F5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825" w:type="dxa"/>
            <w:vMerge w:val="restart"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3" w:type="dxa"/>
            <w:vAlign w:val="center"/>
          </w:tcPr>
          <w:p w:rsidR="00FD6527" w:rsidRPr="00623229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合唱艺术（通识课）</w:t>
            </w:r>
          </w:p>
        </w:tc>
        <w:tc>
          <w:tcPr>
            <w:tcW w:w="568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10-18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115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  <w:tr w:rsidR="00FD6527" w:rsidRPr="00E804F5" w:rsidTr="001633F5">
        <w:trPr>
          <w:trHeight w:val="748"/>
        </w:trPr>
        <w:tc>
          <w:tcPr>
            <w:tcW w:w="743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561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313" w:type="dxa"/>
            <w:vAlign w:val="center"/>
          </w:tcPr>
          <w:p w:rsidR="00FD6527" w:rsidRPr="002E499A" w:rsidRDefault="00FD6527" w:rsidP="00FD6527">
            <w:pPr>
              <w:adjustRightInd w:val="0"/>
              <w:snapToGrid w:val="0"/>
              <w:ind w:leftChars="-7" w:left="31680" w:rightChars="-7" w:right="31680" w:hangingChars="54" w:firstLine="316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中国传统文化概论（通识课）</w:t>
            </w:r>
          </w:p>
        </w:tc>
        <w:tc>
          <w:tcPr>
            <w:tcW w:w="568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561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87" w:type="dxa"/>
            <w:vAlign w:val="center"/>
          </w:tcPr>
          <w:p w:rsidR="00FD6527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1-9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927" w:type="dxa"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1115" w:type="dxa"/>
            <w:vMerge/>
            <w:vAlign w:val="center"/>
          </w:tcPr>
          <w:p w:rsidR="00FD6527" w:rsidRPr="00E804F5" w:rsidRDefault="00FD6527" w:rsidP="003029C7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vMerge/>
            <w:vAlign w:val="center"/>
          </w:tcPr>
          <w:p w:rsidR="00FD6527" w:rsidRPr="00E804F5" w:rsidRDefault="00FD6527" w:rsidP="003029C7">
            <w:pPr>
              <w:jc w:val="center"/>
              <w:rPr>
                <w:sz w:val="21"/>
                <w:szCs w:val="21"/>
              </w:rPr>
            </w:pPr>
          </w:p>
        </w:tc>
      </w:tr>
    </w:tbl>
    <w:p w:rsidR="00FD6527" w:rsidRPr="00877A20" w:rsidRDefault="00FD6527" w:rsidP="00424BA5">
      <w:pPr>
        <w:tabs>
          <w:tab w:val="left" w:pos="6840"/>
        </w:tabs>
        <w:rPr>
          <w:sz w:val="28"/>
          <w:szCs w:val="28"/>
        </w:rPr>
      </w:pPr>
    </w:p>
    <w:sectPr w:rsidR="00FD6527" w:rsidRPr="00877A20" w:rsidSect="006D5869">
      <w:pgSz w:w="11906" w:h="16838"/>
      <w:pgMar w:top="624" w:right="1797" w:bottom="62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A20"/>
    <w:rsid w:val="000004A0"/>
    <w:rsid w:val="00000A6D"/>
    <w:rsid w:val="00000E1A"/>
    <w:rsid w:val="00001101"/>
    <w:rsid w:val="000019E4"/>
    <w:rsid w:val="00001CA2"/>
    <w:rsid w:val="00002D68"/>
    <w:rsid w:val="00003161"/>
    <w:rsid w:val="00003629"/>
    <w:rsid w:val="00005803"/>
    <w:rsid w:val="000068F5"/>
    <w:rsid w:val="00006A17"/>
    <w:rsid w:val="00010737"/>
    <w:rsid w:val="00010B84"/>
    <w:rsid w:val="000142B7"/>
    <w:rsid w:val="00014F68"/>
    <w:rsid w:val="000156A2"/>
    <w:rsid w:val="000164E5"/>
    <w:rsid w:val="0001682A"/>
    <w:rsid w:val="00020D0B"/>
    <w:rsid w:val="00020E8E"/>
    <w:rsid w:val="000219F6"/>
    <w:rsid w:val="00021ABF"/>
    <w:rsid w:val="0002432E"/>
    <w:rsid w:val="00025F0B"/>
    <w:rsid w:val="00027D5A"/>
    <w:rsid w:val="000301AF"/>
    <w:rsid w:val="0003084B"/>
    <w:rsid w:val="00030D70"/>
    <w:rsid w:val="00032D8A"/>
    <w:rsid w:val="0003305A"/>
    <w:rsid w:val="00033538"/>
    <w:rsid w:val="00035C4A"/>
    <w:rsid w:val="00036258"/>
    <w:rsid w:val="00037333"/>
    <w:rsid w:val="00037BDF"/>
    <w:rsid w:val="00042639"/>
    <w:rsid w:val="00042C89"/>
    <w:rsid w:val="000439B6"/>
    <w:rsid w:val="00043C1A"/>
    <w:rsid w:val="00046621"/>
    <w:rsid w:val="00047BB6"/>
    <w:rsid w:val="000501C6"/>
    <w:rsid w:val="0005127C"/>
    <w:rsid w:val="000518EA"/>
    <w:rsid w:val="00052808"/>
    <w:rsid w:val="00053A01"/>
    <w:rsid w:val="0005481D"/>
    <w:rsid w:val="00056601"/>
    <w:rsid w:val="0005731E"/>
    <w:rsid w:val="00057EC8"/>
    <w:rsid w:val="00060FD9"/>
    <w:rsid w:val="000613E5"/>
    <w:rsid w:val="00062323"/>
    <w:rsid w:val="00062E3E"/>
    <w:rsid w:val="00063586"/>
    <w:rsid w:val="000641E5"/>
    <w:rsid w:val="00067873"/>
    <w:rsid w:val="00067FD6"/>
    <w:rsid w:val="0007041D"/>
    <w:rsid w:val="000705B3"/>
    <w:rsid w:val="00070E66"/>
    <w:rsid w:val="00071986"/>
    <w:rsid w:val="00072A65"/>
    <w:rsid w:val="00072A9D"/>
    <w:rsid w:val="00072D53"/>
    <w:rsid w:val="00076399"/>
    <w:rsid w:val="00077A67"/>
    <w:rsid w:val="00080754"/>
    <w:rsid w:val="00081685"/>
    <w:rsid w:val="000822AF"/>
    <w:rsid w:val="000829F1"/>
    <w:rsid w:val="0008542C"/>
    <w:rsid w:val="000858C9"/>
    <w:rsid w:val="0008681A"/>
    <w:rsid w:val="000868B5"/>
    <w:rsid w:val="000902DE"/>
    <w:rsid w:val="00090EDB"/>
    <w:rsid w:val="000912BA"/>
    <w:rsid w:val="000919CC"/>
    <w:rsid w:val="00091B52"/>
    <w:rsid w:val="000949F3"/>
    <w:rsid w:val="000A0660"/>
    <w:rsid w:val="000A731B"/>
    <w:rsid w:val="000A74AC"/>
    <w:rsid w:val="000A764D"/>
    <w:rsid w:val="000B14BB"/>
    <w:rsid w:val="000B1A42"/>
    <w:rsid w:val="000B43D5"/>
    <w:rsid w:val="000B4538"/>
    <w:rsid w:val="000B4681"/>
    <w:rsid w:val="000B64D1"/>
    <w:rsid w:val="000C25B0"/>
    <w:rsid w:val="000C310C"/>
    <w:rsid w:val="000C4A38"/>
    <w:rsid w:val="000C5536"/>
    <w:rsid w:val="000C5C4F"/>
    <w:rsid w:val="000C60F9"/>
    <w:rsid w:val="000C626A"/>
    <w:rsid w:val="000C6B1E"/>
    <w:rsid w:val="000C7224"/>
    <w:rsid w:val="000C7D23"/>
    <w:rsid w:val="000D3C1A"/>
    <w:rsid w:val="000D49EA"/>
    <w:rsid w:val="000D49F7"/>
    <w:rsid w:val="000D535C"/>
    <w:rsid w:val="000D5FCF"/>
    <w:rsid w:val="000E0198"/>
    <w:rsid w:val="000E11BD"/>
    <w:rsid w:val="000E2449"/>
    <w:rsid w:val="000E293B"/>
    <w:rsid w:val="000E2A53"/>
    <w:rsid w:val="000E3D5E"/>
    <w:rsid w:val="000E48D0"/>
    <w:rsid w:val="000E4BFD"/>
    <w:rsid w:val="000E4DB6"/>
    <w:rsid w:val="000E54D3"/>
    <w:rsid w:val="000E623C"/>
    <w:rsid w:val="000E65DD"/>
    <w:rsid w:val="000F0F47"/>
    <w:rsid w:val="000F1110"/>
    <w:rsid w:val="000F5E3F"/>
    <w:rsid w:val="000F7B17"/>
    <w:rsid w:val="00101911"/>
    <w:rsid w:val="00102386"/>
    <w:rsid w:val="00103752"/>
    <w:rsid w:val="0010465D"/>
    <w:rsid w:val="001049B1"/>
    <w:rsid w:val="00105D1D"/>
    <w:rsid w:val="001067BC"/>
    <w:rsid w:val="00106EB5"/>
    <w:rsid w:val="00110633"/>
    <w:rsid w:val="00111222"/>
    <w:rsid w:val="001114FD"/>
    <w:rsid w:val="00113137"/>
    <w:rsid w:val="00113FCC"/>
    <w:rsid w:val="00114780"/>
    <w:rsid w:val="00115EA4"/>
    <w:rsid w:val="00116F6F"/>
    <w:rsid w:val="001207F4"/>
    <w:rsid w:val="00121A96"/>
    <w:rsid w:val="00122596"/>
    <w:rsid w:val="00122AB2"/>
    <w:rsid w:val="00123249"/>
    <w:rsid w:val="00125671"/>
    <w:rsid w:val="0012602A"/>
    <w:rsid w:val="001269CA"/>
    <w:rsid w:val="00126EE7"/>
    <w:rsid w:val="00127254"/>
    <w:rsid w:val="00127B1E"/>
    <w:rsid w:val="00131008"/>
    <w:rsid w:val="00131C29"/>
    <w:rsid w:val="001333B6"/>
    <w:rsid w:val="00134277"/>
    <w:rsid w:val="001355D2"/>
    <w:rsid w:val="001357C6"/>
    <w:rsid w:val="00136F23"/>
    <w:rsid w:val="00140A8B"/>
    <w:rsid w:val="00141BC2"/>
    <w:rsid w:val="001422C1"/>
    <w:rsid w:val="00144344"/>
    <w:rsid w:val="0014435D"/>
    <w:rsid w:val="00145451"/>
    <w:rsid w:val="001464D4"/>
    <w:rsid w:val="0015157F"/>
    <w:rsid w:val="00151BDB"/>
    <w:rsid w:val="001521DE"/>
    <w:rsid w:val="00155703"/>
    <w:rsid w:val="001566BC"/>
    <w:rsid w:val="00160CF5"/>
    <w:rsid w:val="00162761"/>
    <w:rsid w:val="001633F5"/>
    <w:rsid w:val="001636E9"/>
    <w:rsid w:val="00164954"/>
    <w:rsid w:val="00165303"/>
    <w:rsid w:val="0016530F"/>
    <w:rsid w:val="00166AC8"/>
    <w:rsid w:val="001673A9"/>
    <w:rsid w:val="00167632"/>
    <w:rsid w:val="0017055B"/>
    <w:rsid w:val="001717BF"/>
    <w:rsid w:val="001718A0"/>
    <w:rsid w:val="0017201A"/>
    <w:rsid w:val="00172AA9"/>
    <w:rsid w:val="00177C26"/>
    <w:rsid w:val="00180584"/>
    <w:rsid w:val="001820E7"/>
    <w:rsid w:val="00182318"/>
    <w:rsid w:val="00184D70"/>
    <w:rsid w:val="00185E90"/>
    <w:rsid w:val="00186D9C"/>
    <w:rsid w:val="00186E5C"/>
    <w:rsid w:val="00186F17"/>
    <w:rsid w:val="00190541"/>
    <w:rsid w:val="00192478"/>
    <w:rsid w:val="00193C14"/>
    <w:rsid w:val="00194AFF"/>
    <w:rsid w:val="0019732A"/>
    <w:rsid w:val="001979DF"/>
    <w:rsid w:val="001A1427"/>
    <w:rsid w:val="001A1AD0"/>
    <w:rsid w:val="001A2640"/>
    <w:rsid w:val="001A288E"/>
    <w:rsid w:val="001A3A06"/>
    <w:rsid w:val="001A6503"/>
    <w:rsid w:val="001A7435"/>
    <w:rsid w:val="001B4AD0"/>
    <w:rsid w:val="001B5916"/>
    <w:rsid w:val="001B5AFB"/>
    <w:rsid w:val="001B6D8B"/>
    <w:rsid w:val="001C23A0"/>
    <w:rsid w:val="001C258A"/>
    <w:rsid w:val="001C494D"/>
    <w:rsid w:val="001C559A"/>
    <w:rsid w:val="001C790E"/>
    <w:rsid w:val="001C7AC1"/>
    <w:rsid w:val="001D1057"/>
    <w:rsid w:val="001D1A57"/>
    <w:rsid w:val="001D2547"/>
    <w:rsid w:val="001D3AFE"/>
    <w:rsid w:val="001D4832"/>
    <w:rsid w:val="001D4FF5"/>
    <w:rsid w:val="001D58BF"/>
    <w:rsid w:val="001D5C92"/>
    <w:rsid w:val="001D6647"/>
    <w:rsid w:val="001E039F"/>
    <w:rsid w:val="001E16C4"/>
    <w:rsid w:val="001E2989"/>
    <w:rsid w:val="001E3ADD"/>
    <w:rsid w:val="001E46A8"/>
    <w:rsid w:val="001E54EF"/>
    <w:rsid w:val="001E6F84"/>
    <w:rsid w:val="001F03DC"/>
    <w:rsid w:val="001F0812"/>
    <w:rsid w:val="001F1CD5"/>
    <w:rsid w:val="001F1DA9"/>
    <w:rsid w:val="001F3047"/>
    <w:rsid w:val="001F3E36"/>
    <w:rsid w:val="001F5186"/>
    <w:rsid w:val="001F5BD4"/>
    <w:rsid w:val="001F686C"/>
    <w:rsid w:val="002003F8"/>
    <w:rsid w:val="00200A12"/>
    <w:rsid w:val="002040CB"/>
    <w:rsid w:val="00205190"/>
    <w:rsid w:val="00206894"/>
    <w:rsid w:val="0020795B"/>
    <w:rsid w:val="0021136B"/>
    <w:rsid w:val="002116F4"/>
    <w:rsid w:val="002127B3"/>
    <w:rsid w:val="002142BD"/>
    <w:rsid w:val="00214791"/>
    <w:rsid w:val="002147EF"/>
    <w:rsid w:val="002166BC"/>
    <w:rsid w:val="00216E95"/>
    <w:rsid w:val="00216F1E"/>
    <w:rsid w:val="0021700A"/>
    <w:rsid w:val="00220CC5"/>
    <w:rsid w:val="00221FD7"/>
    <w:rsid w:val="00222AF9"/>
    <w:rsid w:val="0022393D"/>
    <w:rsid w:val="00224E1C"/>
    <w:rsid w:val="00225074"/>
    <w:rsid w:val="00225832"/>
    <w:rsid w:val="0022654C"/>
    <w:rsid w:val="0022757F"/>
    <w:rsid w:val="00227C11"/>
    <w:rsid w:val="002309AF"/>
    <w:rsid w:val="0023137E"/>
    <w:rsid w:val="002319B9"/>
    <w:rsid w:val="002331A0"/>
    <w:rsid w:val="00233742"/>
    <w:rsid w:val="00233AA2"/>
    <w:rsid w:val="00234815"/>
    <w:rsid w:val="0023584B"/>
    <w:rsid w:val="00236D0B"/>
    <w:rsid w:val="00236DB1"/>
    <w:rsid w:val="002377AA"/>
    <w:rsid w:val="0024109D"/>
    <w:rsid w:val="0024176F"/>
    <w:rsid w:val="00242665"/>
    <w:rsid w:val="00242759"/>
    <w:rsid w:val="002430C6"/>
    <w:rsid w:val="002431F0"/>
    <w:rsid w:val="00244545"/>
    <w:rsid w:val="00244DD2"/>
    <w:rsid w:val="002452D5"/>
    <w:rsid w:val="002463C8"/>
    <w:rsid w:val="002506D0"/>
    <w:rsid w:val="0025151E"/>
    <w:rsid w:val="00254987"/>
    <w:rsid w:val="002554F8"/>
    <w:rsid w:val="002556D6"/>
    <w:rsid w:val="00256453"/>
    <w:rsid w:val="00256F3B"/>
    <w:rsid w:val="00260C96"/>
    <w:rsid w:val="002633D1"/>
    <w:rsid w:val="002633F9"/>
    <w:rsid w:val="002645D6"/>
    <w:rsid w:val="00264B6B"/>
    <w:rsid w:val="0026686C"/>
    <w:rsid w:val="002704DE"/>
    <w:rsid w:val="002717F3"/>
    <w:rsid w:val="00271B02"/>
    <w:rsid w:val="00272F06"/>
    <w:rsid w:val="00273AD2"/>
    <w:rsid w:val="00273B9B"/>
    <w:rsid w:val="00276704"/>
    <w:rsid w:val="00276E45"/>
    <w:rsid w:val="00281CF3"/>
    <w:rsid w:val="002824F3"/>
    <w:rsid w:val="002843F2"/>
    <w:rsid w:val="002861D0"/>
    <w:rsid w:val="00286A38"/>
    <w:rsid w:val="00286ABA"/>
    <w:rsid w:val="00286B39"/>
    <w:rsid w:val="00286B3F"/>
    <w:rsid w:val="00286EA2"/>
    <w:rsid w:val="00287F47"/>
    <w:rsid w:val="002909B2"/>
    <w:rsid w:val="00291456"/>
    <w:rsid w:val="00292786"/>
    <w:rsid w:val="00293FBD"/>
    <w:rsid w:val="00294123"/>
    <w:rsid w:val="0029579D"/>
    <w:rsid w:val="002971E6"/>
    <w:rsid w:val="002A01DD"/>
    <w:rsid w:val="002A0D23"/>
    <w:rsid w:val="002A21A1"/>
    <w:rsid w:val="002A2B06"/>
    <w:rsid w:val="002A2E97"/>
    <w:rsid w:val="002A2F87"/>
    <w:rsid w:val="002A35B0"/>
    <w:rsid w:val="002A35E1"/>
    <w:rsid w:val="002A3AE7"/>
    <w:rsid w:val="002A3B2E"/>
    <w:rsid w:val="002A4261"/>
    <w:rsid w:val="002A4A32"/>
    <w:rsid w:val="002A4B20"/>
    <w:rsid w:val="002A6540"/>
    <w:rsid w:val="002B0814"/>
    <w:rsid w:val="002B192A"/>
    <w:rsid w:val="002B1C29"/>
    <w:rsid w:val="002B4B38"/>
    <w:rsid w:val="002B64C5"/>
    <w:rsid w:val="002B652A"/>
    <w:rsid w:val="002B6642"/>
    <w:rsid w:val="002B7EAA"/>
    <w:rsid w:val="002C0790"/>
    <w:rsid w:val="002C3B04"/>
    <w:rsid w:val="002C5F41"/>
    <w:rsid w:val="002C6CDD"/>
    <w:rsid w:val="002D0516"/>
    <w:rsid w:val="002D0C29"/>
    <w:rsid w:val="002D22A6"/>
    <w:rsid w:val="002D234C"/>
    <w:rsid w:val="002D234F"/>
    <w:rsid w:val="002D290C"/>
    <w:rsid w:val="002D4423"/>
    <w:rsid w:val="002D5CA5"/>
    <w:rsid w:val="002E0D40"/>
    <w:rsid w:val="002E137D"/>
    <w:rsid w:val="002E1822"/>
    <w:rsid w:val="002E3617"/>
    <w:rsid w:val="002E499A"/>
    <w:rsid w:val="002F1105"/>
    <w:rsid w:val="002F321D"/>
    <w:rsid w:val="002F42BA"/>
    <w:rsid w:val="002F46EF"/>
    <w:rsid w:val="002F617F"/>
    <w:rsid w:val="002F7D19"/>
    <w:rsid w:val="0030024F"/>
    <w:rsid w:val="00300CD9"/>
    <w:rsid w:val="003029C7"/>
    <w:rsid w:val="00302DE4"/>
    <w:rsid w:val="00303067"/>
    <w:rsid w:val="0030361F"/>
    <w:rsid w:val="003036A9"/>
    <w:rsid w:val="00304510"/>
    <w:rsid w:val="00305CAE"/>
    <w:rsid w:val="00307E23"/>
    <w:rsid w:val="0031049B"/>
    <w:rsid w:val="003104D5"/>
    <w:rsid w:val="0031139D"/>
    <w:rsid w:val="00311E14"/>
    <w:rsid w:val="00312498"/>
    <w:rsid w:val="00313AE2"/>
    <w:rsid w:val="003142CF"/>
    <w:rsid w:val="003143DD"/>
    <w:rsid w:val="00320CF1"/>
    <w:rsid w:val="00320FFD"/>
    <w:rsid w:val="003233B9"/>
    <w:rsid w:val="00326DA9"/>
    <w:rsid w:val="00330D13"/>
    <w:rsid w:val="00332F84"/>
    <w:rsid w:val="003337F2"/>
    <w:rsid w:val="003342D4"/>
    <w:rsid w:val="00335102"/>
    <w:rsid w:val="00335949"/>
    <w:rsid w:val="00341170"/>
    <w:rsid w:val="00341455"/>
    <w:rsid w:val="0034225E"/>
    <w:rsid w:val="0034280F"/>
    <w:rsid w:val="003464BB"/>
    <w:rsid w:val="00347300"/>
    <w:rsid w:val="003502C7"/>
    <w:rsid w:val="0035084D"/>
    <w:rsid w:val="00353337"/>
    <w:rsid w:val="003538CC"/>
    <w:rsid w:val="003545D5"/>
    <w:rsid w:val="00354C2A"/>
    <w:rsid w:val="00355091"/>
    <w:rsid w:val="003563D8"/>
    <w:rsid w:val="003566FD"/>
    <w:rsid w:val="00364C18"/>
    <w:rsid w:val="00370B72"/>
    <w:rsid w:val="00370D96"/>
    <w:rsid w:val="0037291A"/>
    <w:rsid w:val="00376C64"/>
    <w:rsid w:val="00376F38"/>
    <w:rsid w:val="00377E9D"/>
    <w:rsid w:val="00380B4C"/>
    <w:rsid w:val="00381164"/>
    <w:rsid w:val="003844B9"/>
    <w:rsid w:val="003848CD"/>
    <w:rsid w:val="003857EA"/>
    <w:rsid w:val="0038597E"/>
    <w:rsid w:val="00386566"/>
    <w:rsid w:val="00386A3B"/>
    <w:rsid w:val="003911C8"/>
    <w:rsid w:val="00392396"/>
    <w:rsid w:val="00393A9C"/>
    <w:rsid w:val="00396F2F"/>
    <w:rsid w:val="003A02F0"/>
    <w:rsid w:val="003A281A"/>
    <w:rsid w:val="003A2F75"/>
    <w:rsid w:val="003A3834"/>
    <w:rsid w:val="003A437C"/>
    <w:rsid w:val="003A5342"/>
    <w:rsid w:val="003A57D6"/>
    <w:rsid w:val="003A7444"/>
    <w:rsid w:val="003A790F"/>
    <w:rsid w:val="003A7E4B"/>
    <w:rsid w:val="003B0D5D"/>
    <w:rsid w:val="003B13E3"/>
    <w:rsid w:val="003B2AA1"/>
    <w:rsid w:val="003B33F0"/>
    <w:rsid w:val="003B3889"/>
    <w:rsid w:val="003B46FC"/>
    <w:rsid w:val="003B4DA7"/>
    <w:rsid w:val="003B5853"/>
    <w:rsid w:val="003B5BEC"/>
    <w:rsid w:val="003C0DDB"/>
    <w:rsid w:val="003C1E53"/>
    <w:rsid w:val="003C2A80"/>
    <w:rsid w:val="003C2F9C"/>
    <w:rsid w:val="003C6377"/>
    <w:rsid w:val="003D0D5C"/>
    <w:rsid w:val="003D1645"/>
    <w:rsid w:val="003D16FF"/>
    <w:rsid w:val="003D2DFA"/>
    <w:rsid w:val="003D4041"/>
    <w:rsid w:val="003D46F2"/>
    <w:rsid w:val="003D5525"/>
    <w:rsid w:val="003D5703"/>
    <w:rsid w:val="003D6C2C"/>
    <w:rsid w:val="003E03D3"/>
    <w:rsid w:val="003E15F9"/>
    <w:rsid w:val="003E1C76"/>
    <w:rsid w:val="003E484C"/>
    <w:rsid w:val="003E498B"/>
    <w:rsid w:val="003E522A"/>
    <w:rsid w:val="003E6069"/>
    <w:rsid w:val="003E727F"/>
    <w:rsid w:val="003F0706"/>
    <w:rsid w:val="003F1DDF"/>
    <w:rsid w:val="003F2995"/>
    <w:rsid w:val="003F2B75"/>
    <w:rsid w:val="003F4B02"/>
    <w:rsid w:val="003F6CF1"/>
    <w:rsid w:val="003F6EFA"/>
    <w:rsid w:val="003F78E3"/>
    <w:rsid w:val="003F7A70"/>
    <w:rsid w:val="00400CFE"/>
    <w:rsid w:val="00400EC0"/>
    <w:rsid w:val="00400F9C"/>
    <w:rsid w:val="00401363"/>
    <w:rsid w:val="00402121"/>
    <w:rsid w:val="00402159"/>
    <w:rsid w:val="00406176"/>
    <w:rsid w:val="00412114"/>
    <w:rsid w:val="00413393"/>
    <w:rsid w:val="00413D8F"/>
    <w:rsid w:val="00414261"/>
    <w:rsid w:val="0041570C"/>
    <w:rsid w:val="004170FA"/>
    <w:rsid w:val="0041789F"/>
    <w:rsid w:val="00421B5C"/>
    <w:rsid w:val="00421C2E"/>
    <w:rsid w:val="004220C6"/>
    <w:rsid w:val="00423A5A"/>
    <w:rsid w:val="00423D16"/>
    <w:rsid w:val="00424BA5"/>
    <w:rsid w:val="00425E7D"/>
    <w:rsid w:val="004265B1"/>
    <w:rsid w:val="00430693"/>
    <w:rsid w:val="00430794"/>
    <w:rsid w:val="00432007"/>
    <w:rsid w:val="00432A66"/>
    <w:rsid w:val="00432D8A"/>
    <w:rsid w:val="004335DF"/>
    <w:rsid w:val="00434C77"/>
    <w:rsid w:val="004366C9"/>
    <w:rsid w:val="00440951"/>
    <w:rsid w:val="00441832"/>
    <w:rsid w:val="00442852"/>
    <w:rsid w:val="00443F4B"/>
    <w:rsid w:val="00444983"/>
    <w:rsid w:val="0044571F"/>
    <w:rsid w:val="004470A2"/>
    <w:rsid w:val="00447401"/>
    <w:rsid w:val="00447A79"/>
    <w:rsid w:val="00451331"/>
    <w:rsid w:val="00452C68"/>
    <w:rsid w:val="004532A9"/>
    <w:rsid w:val="00453791"/>
    <w:rsid w:val="00453B9B"/>
    <w:rsid w:val="00453FFA"/>
    <w:rsid w:val="00455A4B"/>
    <w:rsid w:val="0045626E"/>
    <w:rsid w:val="004567CD"/>
    <w:rsid w:val="004574FF"/>
    <w:rsid w:val="00460FF2"/>
    <w:rsid w:val="0046197D"/>
    <w:rsid w:val="00462B14"/>
    <w:rsid w:val="00464695"/>
    <w:rsid w:val="00464B60"/>
    <w:rsid w:val="00465105"/>
    <w:rsid w:val="00465A5F"/>
    <w:rsid w:val="00465B41"/>
    <w:rsid w:val="00466D72"/>
    <w:rsid w:val="00470A7C"/>
    <w:rsid w:val="00475911"/>
    <w:rsid w:val="004774A3"/>
    <w:rsid w:val="00482667"/>
    <w:rsid w:val="00483C69"/>
    <w:rsid w:val="004840E3"/>
    <w:rsid w:val="0048622B"/>
    <w:rsid w:val="00486557"/>
    <w:rsid w:val="0048700B"/>
    <w:rsid w:val="00490130"/>
    <w:rsid w:val="00490B37"/>
    <w:rsid w:val="004933A2"/>
    <w:rsid w:val="00493BC8"/>
    <w:rsid w:val="004951C2"/>
    <w:rsid w:val="00496ED2"/>
    <w:rsid w:val="004A2C0C"/>
    <w:rsid w:val="004B1816"/>
    <w:rsid w:val="004B5137"/>
    <w:rsid w:val="004B67CD"/>
    <w:rsid w:val="004B6E35"/>
    <w:rsid w:val="004B7CD8"/>
    <w:rsid w:val="004C0B83"/>
    <w:rsid w:val="004C19E1"/>
    <w:rsid w:val="004C21D3"/>
    <w:rsid w:val="004C2252"/>
    <w:rsid w:val="004C2E3F"/>
    <w:rsid w:val="004C4DBC"/>
    <w:rsid w:val="004C5374"/>
    <w:rsid w:val="004C6C06"/>
    <w:rsid w:val="004C7A48"/>
    <w:rsid w:val="004D7849"/>
    <w:rsid w:val="004E0281"/>
    <w:rsid w:val="004E17AD"/>
    <w:rsid w:val="004E1960"/>
    <w:rsid w:val="004E206D"/>
    <w:rsid w:val="004E2176"/>
    <w:rsid w:val="004E2415"/>
    <w:rsid w:val="004E47E8"/>
    <w:rsid w:val="004E58A1"/>
    <w:rsid w:val="004E67A2"/>
    <w:rsid w:val="004E6EC4"/>
    <w:rsid w:val="004E719B"/>
    <w:rsid w:val="004F3D06"/>
    <w:rsid w:val="004F45D3"/>
    <w:rsid w:val="004F481A"/>
    <w:rsid w:val="004F590D"/>
    <w:rsid w:val="004F5D64"/>
    <w:rsid w:val="004F7540"/>
    <w:rsid w:val="004F7D3C"/>
    <w:rsid w:val="00501627"/>
    <w:rsid w:val="0050181E"/>
    <w:rsid w:val="00501D76"/>
    <w:rsid w:val="005038C9"/>
    <w:rsid w:val="005051EF"/>
    <w:rsid w:val="005054A9"/>
    <w:rsid w:val="005069C8"/>
    <w:rsid w:val="00507925"/>
    <w:rsid w:val="005106E1"/>
    <w:rsid w:val="00510C26"/>
    <w:rsid w:val="0051192C"/>
    <w:rsid w:val="00512507"/>
    <w:rsid w:val="00512A8D"/>
    <w:rsid w:val="00513321"/>
    <w:rsid w:val="00513DFC"/>
    <w:rsid w:val="0051401E"/>
    <w:rsid w:val="00514D70"/>
    <w:rsid w:val="00515761"/>
    <w:rsid w:val="00516927"/>
    <w:rsid w:val="00517201"/>
    <w:rsid w:val="005203BD"/>
    <w:rsid w:val="0052330D"/>
    <w:rsid w:val="00524728"/>
    <w:rsid w:val="00524DF3"/>
    <w:rsid w:val="00525AF2"/>
    <w:rsid w:val="0052666B"/>
    <w:rsid w:val="00526B6F"/>
    <w:rsid w:val="00526C99"/>
    <w:rsid w:val="00527640"/>
    <w:rsid w:val="005301F3"/>
    <w:rsid w:val="00530A59"/>
    <w:rsid w:val="0053125F"/>
    <w:rsid w:val="005321E5"/>
    <w:rsid w:val="00533D23"/>
    <w:rsid w:val="00533F7F"/>
    <w:rsid w:val="00534E7A"/>
    <w:rsid w:val="00535125"/>
    <w:rsid w:val="0053522C"/>
    <w:rsid w:val="00536B57"/>
    <w:rsid w:val="005377B5"/>
    <w:rsid w:val="00540678"/>
    <w:rsid w:val="00542D61"/>
    <w:rsid w:val="00543C45"/>
    <w:rsid w:val="0054561E"/>
    <w:rsid w:val="00545725"/>
    <w:rsid w:val="0054620B"/>
    <w:rsid w:val="00546FA0"/>
    <w:rsid w:val="005506C7"/>
    <w:rsid w:val="005521A4"/>
    <w:rsid w:val="00552D2D"/>
    <w:rsid w:val="005531DA"/>
    <w:rsid w:val="00553361"/>
    <w:rsid w:val="005533F7"/>
    <w:rsid w:val="0055626A"/>
    <w:rsid w:val="005573F4"/>
    <w:rsid w:val="00560270"/>
    <w:rsid w:val="00564428"/>
    <w:rsid w:val="0056487F"/>
    <w:rsid w:val="00566769"/>
    <w:rsid w:val="005678AF"/>
    <w:rsid w:val="00567BF9"/>
    <w:rsid w:val="00567CAE"/>
    <w:rsid w:val="00567FC3"/>
    <w:rsid w:val="00571113"/>
    <w:rsid w:val="00571A1A"/>
    <w:rsid w:val="005722F4"/>
    <w:rsid w:val="00572404"/>
    <w:rsid w:val="005740B2"/>
    <w:rsid w:val="00574A8A"/>
    <w:rsid w:val="00577655"/>
    <w:rsid w:val="00580416"/>
    <w:rsid w:val="00580CBB"/>
    <w:rsid w:val="00581B98"/>
    <w:rsid w:val="00582218"/>
    <w:rsid w:val="00582DE5"/>
    <w:rsid w:val="00584773"/>
    <w:rsid w:val="00586CA1"/>
    <w:rsid w:val="00590127"/>
    <w:rsid w:val="0059085A"/>
    <w:rsid w:val="00590F35"/>
    <w:rsid w:val="00592BA0"/>
    <w:rsid w:val="00592F64"/>
    <w:rsid w:val="005938CA"/>
    <w:rsid w:val="00593D1E"/>
    <w:rsid w:val="00593FBF"/>
    <w:rsid w:val="0059513C"/>
    <w:rsid w:val="00596B51"/>
    <w:rsid w:val="005979B8"/>
    <w:rsid w:val="00597AA5"/>
    <w:rsid w:val="005A1219"/>
    <w:rsid w:val="005A172E"/>
    <w:rsid w:val="005A1ED0"/>
    <w:rsid w:val="005A2244"/>
    <w:rsid w:val="005A301F"/>
    <w:rsid w:val="005A3DF2"/>
    <w:rsid w:val="005A4735"/>
    <w:rsid w:val="005A4CD5"/>
    <w:rsid w:val="005A5402"/>
    <w:rsid w:val="005B20DD"/>
    <w:rsid w:val="005B2AB9"/>
    <w:rsid w:val="005B2BF5"/>
    <w:rsid w:val="005B3793"/>
    <w:rsid w:val="005B4ACF"/>
    <w:rsid w:val="005B5306"/>
    <w:rsid w:val="005B7DDE"/>
    <w:rsid w:val="005C05AE"/>
    <w:rsid w:val="005C0CC5"/>
    <w:rsid w:val="005C2C93"/>
    <w:rsid w:val="005C4900"/>
    <w:rsid w:val="005C5726"/>
    <w:rsid w:val="005C5ABD"/>
    <w:rsid w:val="005C5FBF"/>
    <w:rsid w:val="005C6A51"/>
    <w:rsid w:val="005D0BAD"/>
    <w:rsid w:val="005D0ED0"/>
    <w:rsid w:val="005D1D56"/>
    <w:rsid w:val="005D276C"/>
    <w:rsid w:val="005D29B3"/>
    <w:rsid w:val="005D2C8C"/>
    <w:rsid w:val="005D7250"/>
    <w:rsid w:val="005D7911"/>
    <w:rsid w:val="005E000E"/>
    <w:rsid w:val="005E0159"/>
    <w:rsid w:val="005E1F65"/>
    <w:rsid w:val="005E2A6C"/>
    <w:rsid w:val="005E2CC7"/>
    <w:rsid w:val="005E2CF5"/>
    <w:rsid w:val="005E4B55"/>
    <w:rsid w:val="005E7518"/>
    <w:rsid w:val="005F6F92"/>
    <w:rsid w:val="005F7604"/>
    <w:rsid w:val="005F7CF1"/>
    <w:rsid w:val="006006D7"/>
    <w:rsid w:val="00601D3B"/>
    <w:rsid w:val="0060374F"/>
    <w:rsid w:val="006052FF"/>
    <w:rsid w:val="00606658"/>
    <w:rsid w:val="006100A9"/>
    <w:rsid w:val="006116CE"/>
    <w:rsid w:val="0061256F"/>
    <w:rsid w:val="00612E39"/>
    <w:rsid w:val="00612E46"/>
    <w:rsid w:val="0061380A"/>
    <w:rsid w:val="0061386A"/>
    <w:rsid w:val="006170A9"/>
    <w:rsid w:val="00617F4A"/>
    <w:rsid w:val="0062072F"/>
    <w:rsid w:val="00623229"/>
    <w:rsid w:val="00624D70"/>
    <w:rsid w:val="00631686"/>
    <w:rsid w:val="0063330E"/>
    <w:rsid w:val="00634DCF"/>
    <w:rsid w:val="006402E8"/>
    <w:rsid w:val="00640FD1"/>
    <w:rsid w:val="00644181"/>
    <w:rsid w:val="0064546B"/>
    <w:rsid w:val="006470DD"/>
    <w:rsid w:val="006502DA"/>
    <w:rsid w:val="00650652"/>
    <w:rsid w:val="00650673"/>
    <w:rsid w:val="0065313A"/>
    <w:rsid w:val="006540C9"/>
    <w:rsid w:val="00654B0F"/>
    <w:rsid w:val="0065792E"/>
    <w:rsid w:val="006604A5"/>
    <w:rsid w:val="006606F1"/>
    <w:rsid w:val="0066171B"/>
    <w:rsid w:val="00663009"/>
    <w:rsid w:val="00664584"/>
    <w:rsid w:val="0066555C"/>
    <w:rsid w:val="00666409"/>
    <w:rsid w:val="00667C8E"/>
    <w:rsid w:val="0067127D"/>
    <w:rsid w:val="0067173F"/>
    <w:rsid w:val="00673C1C"/>
    <w:rsid w:val="00675B13"/>
    <w:rsid w:val="006763B5"/>
    <w:rsid w:val="00676DD1"/>
    <w:rsid w:val="00680069"/>
    <w:rsid w:val="006837F7"/>
    <w:rsid w:val="00683A64"/>
    <w:rsid w:val="00684F3A"/>
    <w:rsid w:val="006861DE"/>
    <w:rsid w:val="0068641C"/>
    <w:rsid w:val="00686B47"/>
    <w:rsid w:val="00691778"/>
    <w:rsid w:val="006935EA"/>
    <w:rsid w:val="006936FF"/>
    <w:rsid w:val="006942A6"/>
    <w:rsid w:val="00695941"/>
    <w:rsid w:val="0069622F"/>
    <w:rsid w:val="00696D52"/>
    <w:rsid w:val="00696F15"/>
    <w:rsid w:val="00697B0A"/>
    <w:rsid w:val="006A0742"/>
    <w:rsid w:val="006A1FFB"/>
    <w:rsid w:val="006A2711"/>
    <w:rsid w:val="006A2975"/>
    <w:rsid w:val="006A3B5A"/>
    <w:rsid w:val="006A42D1"/>
    <w:rsid w:val="006A7B0F"/>
    <w:rsid w:val="006B13AC"/>
    <w:rsid w:val="006B2FEF"/>
    <w:rsid w:val="006B31C1"/>
    <w:rsid w:val="006B3B67"/>
    <w:rsid w:val="006B5C8A"/>
    <w:rsid w:val="006C03F9"/>
    <w:rsid w:val="006C574D"/>
    <w:rsid w:val="006C6EBB"/>
    <w:rsid w:val="006D1AF1"/>
    <w:rsid w:val="006D205A"/>
    <w:rsid w:val="006D2C9A"/>
    <w:rsid w:val="006D30D0"/>
    <w:rsid w:val="006D4213"/>
    <w:rsid w:val="006D5869"/>
    <w:rsid w:val="006D782F"/>
    <w:rsid w:val="006E2AD4"/>
    <w:rsid w:val="006E2AFC"/>
    <w:rsid w:val="006E2B63"/>
    <w:rsid w:val="006E367D"/>
    <w:rsid w:val="006E57FF"/>
    <w:rsid w:val="006E663F"/>
    <w:rsid w:val="006E6C03"/>
    <w:rsid w:val="006F1F2B"/>
    <w:rsid w:val="006F3BA7"/>
    <w:rsid w:val="006F4192"/>
    <w:rsid w:val="0070057A"/>
    <w:rsid w:val="00700783"/>
    <w:rsid w:val="0070186E"/>
    <w:rsid w:val="00702101"/>
    <w:rsid w:val="00707C7A"/>
    <w:rsid w:val="007106EF"/>
    <w:rsid w:val="0071082A"/>
    <w:rsid w:val="0071303C"/>
    <w:rsid w:val="0071363D"/>
    <w:rsid w:val="0071388D"/>
    <w:rsid w:val="0071637B"/>
    <w:rsid w:val="0072388A"/>
    <w:rsid w:val="0072558B"/>
    <w:rsid w:val="00726C6B"/>
    <w:rsid w:val="007273E8"/>
    <w:rsid w:val="00727D30"/>
    <w:rsid w:val="00731177"/>
    <w:rsid w:val="00732E0D"/>
    <w:rsid w:val="0073356A"/>
    <w:rsid w:val="00735FF9"/>
    <w:rsid w:val="0073658F"/>
    <w:rsid w:val="007372E8"/>
    <w:rsid w:val="00737D62"/>
    <w:rsid w:val="007402F0"/>
    <w:rsid w:val="00740950"/>
    <w:rsid w:val="007416D5"/>
    <w:rsid w:val="0074228C"/>
    <w:rsid w:val="00742A04"/>
    <w:rsid w:val="00743766"/>
    <w:rsid w:val="00743D78"/>
    <w:rsid w:val="00744977"/>
    <w:rsid w:val="00744BC0"/>
    <w:rsid w:val="00745FEB"/>
    <w:rsid w:val="0074612D"/>
    <w:rsid w:val="0075114A"/>
    <w:rsid w:val="00751582"/>
    <w:rsid w:val="00751934"/>
    <w:rsid w:val="00753531"/>
    <w:rsid w:val="00753587"/>
    <w:rsid w:val="007537CD"/>
    <w:rsid w:val="00756255"/>
    <w:rsid w:val="007602C3"/>
    <w:rsid w:val="00762B4D"/>
    <w:rsid w:val="00763B1D"/>
    <w:rsid w:val="0076676D"/>
    <w:rsid w:val="00771CF1"/>
    <w:rsid w:val="007723A7"/>
    <w:rsid w:val="0077305E"/>
    <w:rsid w:val="0077455B"/>
    <w:rsid w:val="00775130"/>
    <w:rsid w:val="00780048"/>
    <w:rsid w:val="00780308"/>
    <w:rsid w:val="00780E2B"/>
    <w:rsid w:val="00780F10"/>
    <w:rsid w:val="00781215"/>
    <w:rsid w:val="007842BC"/>
    <w:rsid w:val="00784EB6"/>
    <w:rsid w:val="00786BF5"/>
    <w:rsid w:val="00790E99"/>
    <w:rsid w:val="00792830"/>
    <w:rsid w:val="00794712"/>
    <w:rsid w:val="007948F8"/>
    <w:rsid w:val="00795141"/>
    <w:rsid w:val="00796C46"/>
    <w:rsid w:val="00796E8A"/>
    <w:rsid w:val="0079727E"/>
    <w:rsid w:val="007973CF"/>
    <w:rsid w:val="007A0C8D"/>
    <w:rsid w:val="007A1C36"/>
    <w:rsid w:val="007A1EC4"/>
    <w:rsid w:val="007A24AF"/>
    <w:rsid w:val="007A2EC1"/>
    <w:rsid w:val="007A33B7"/>
    <w:rsid w:val="007A7BD8"/>
    <w:rsid w:val="007A7D70"/>
    <w:rsid w:val="007B3941"/>
    <w:rsid w:val="007B3A7B"/>
    <w:rsid w:val="007B3F7C"/>
    <w:rsid w:val="007B50A0"/>
    <w:rsid w:val="007B6066"/>
    <w:rsid w:val="007C0816"/>
    <w:rsid w:val="007C08A9"/>
    <w:rsid w:val="007C0F6E"/>
    <w:rsid w:val="007C2165"/>
    <w:rsid w:val="007C6619"/>
    <w:rsid w:val="007D1124"/>
    <w:rsid w:val="007D202A"/>
    <w:rsid w:val="007D2FCD"/>
    <w:rsid w:val="007D3DF9"/>
    <w:rsid w:val="007E043B"/>
    <w:rsid w:val="007E18AE"/>
    <w:rsid w:val="007E32E4"/>
    <w:rsid w:val="007E35DB"/>
    <w:rsid w:val="007E4C75"/>
    <w:rsid w:val="007E622F"/>
    <w:rsid w:val="007F0C90"/>
    <w:rsid w:val="007F1D4D"/>
    <w:rsid w:val="007F33B9"/>
    <w:rsid w:val="007F4B92"/>
    <w:rsid w:val="007F5865"/>
    <w:rsid w:val="007F7F5F"/>
    <w:rsid w:val="00801078"/>
    <w:rsid w:val="00801989"/>
    <w:rsid w:val="008024A4"/>
    <w:rsid w:val="008045CF"/>
    <w:rsid w:val="008056D0"/>
    <w:rsid w:val="00807299"/>
    <w:rsid w:val="00807849"/>
    <w:rsid w:val="008078D4"/>
    <w:rsid w:val="00810710"/>
    <w:rsid w:val="0081226B"/>
    <w:rsid w:val="00812A8E"/>
    <w:rsid w:val="00813E41"/>
    <w:rsid w:val="00814DAF"/>
    <w:rsid w:val="00815562"/>
    <w:rsid w:val="00815A44"/>
    <w:rsid w:val="00817A36"/>
    <w:rsid w:val="00817C3D"/>
    <w:rsid w:val="0082122E"/>
    <w:rsid w:val="008221AC"/>
    <w:rsid w:val="008227A0"/>
    <w:rsid w:val="00824AD0"/>
    <w:rsid w:val="00825A54"/>
    <w:rsid w:val="008261FE"/>
    <w:rsid w:val="00826383"/>
    <w:rsid w:val="00831779"/>
    <w:rsid w:val="00832074"/>
    <w:rsid w:val="0083363F"/>
    <w:rsid w:val="00833655"/>
    <w:rsid w:val="00833682"/>
    <w:rsid w:val="00837D62"/>
    <w:rsid w:val="00840D8C"/>
    <w:rsid w:val="00842A23"/>
    <w:rsid w:val="008434F6"/>
    <w:rsid w:val="0084390A"/>
    <w:rsid w:val="00843EAF"/>
    <w:rsid w:val="00845819"/>
    <w:rsid w:val="00846A48"/>
    <w:rsid w:val="0084790D"/>
    <w:rsid w:val="00852420"/>
    <w:rsid w:val="00854AD6"/>
    <w:rsid w:val="00856809"/>
    <w:rsid w:val="00857076"/>
    <w:rsid w:val="00863888"/>
    <w:rsid w:val="008650E5"/>
    <w:rsid w:val="00870102"/>
    <w:rsid w:val="00871C8D"/>
    <w:rsid w:val="00875121"/>
    <w:rsid w:val="00875349"/>
    <w:rsid w:val="00875CA1"/>
    <w:rsid w:val="00875EFA"/>
    <w:rsid w:val="008761D1"/>
    <w:rsid w:val="008769F1"/>
    <w:rsid w:val="00877403"/>
    <w:rsid w:val="00877A20"/>
    <w:rsid w:val="00880149"/>
    <w:rsid w:val="00881341"/>
    <w:rsid w:val="00881A01"/>
    <w:rsid w:val="00881C04"/>
    <w:rsid w:val="00881CC8"/>
    <w:rsid w:val="00882DE5"/>
    <w:rsid w:val="0088453E"/>
    <w:rsid w:val="0088569B"/>
    <w:rsid w:val="00885A92"/>
    <w:rsid w:val="00886443"/>
    <w:rsid w:val="0088676B"/>
    <w:rsid w:val="00886907"/>
    <w:rsid w:val="00886D5C"/>
    <w:rsid w:val="008873FB"/>
    <w:rsid w:val="0088761D"/>
    <w:rsid w:val="00890D20"/>
    <w:rsid w:val="0089189F"/>
    <w:rsid w:val="00891BCD"/>
    <w:rsid w:val="00891FAD"/>
    <w:rsid w:val="00892042"/>
    <w:rsid w:val="00892613"/>
    <w:rsid w:val="00892E79"/>
    <w:rsid w:val="00896008"/>
    <w:rsid w:val="008964DA"/>
    <w:rsid w:val="008973F2"/>
    <w:rsid w:val="00897FAF"/>
    <w:rsid w:val="008A5850"/>
    <w:rsid w:val="008A75DD"/>
    <w:rsid w:val="008A7969"/>
    <w:rsid w:val="008B1954"/>
    <w:rsid w:val="008B2DC7"/>
    <w:rsid w:val="008B2E14"/>
    <w:rsid w:val="008B3568"/>
    <w:rsid w:val="008B3EF4"/>
    <w:rsid w:val="008B5535"/>
    <w:rsid w:val="008B796F"/>
    <w:rsid w:val="008B7CD9"/>
    <w:rsid w:val="008C0F34"/>
    <w:rsid w:val="008C185F"/>
    <w:rsid w:val="008C298C"/>
    <w:rsid w:val="008C36BE"/>
    <w:rsid w:val="008C3F14"/>
    <w:rsid w:val="008C77E7"/>
    <w:rsid w:val="008C7DC3"/>
    <w:rsid w:val="008D0A47"/>
    <w:rsid w:val="008D0CFF"/>
    <w:rsid w:val="008D231F"/>
    <w:rsid w:val="008D2DE8"/>
    <w:rsid w:val="008D2F20"/>
    <w:rsid w:val="008D371D"/>
    <w:rsid w:val="008D5213"/>
    <w:rsid w:val="008D69BA"/>
    <w:rsid w:val="008D797A"/>
    <w:rsid w:val="008E1610"/>
    <w:rsid w:val="008E30C5"/>
    <w:rsid w:val="008E3795"/>
    <w:rsid w:val="008E3C02"/>
    <w:rsid w:val="008E4925"/>
    <w:rsid w:val="008E4ECF"/>
    <w:rsid w:val="008E52E8"/>
    <w:rsid w:val="008E63E9"/>
    <w:rsid w:val="008F029D"/>
    <w:rsid w:val="008F0968"/>
    <w:rsid w:val="008F16DA"/>
    <w:rsid w:val="008F3DEF"/>
    <w:rsid w:val="008F4461"/>
    <w:rsid w:val="008F4513"/>
    <w:rsid w:val="008F5344"/>
    <w:rsid w:val="008F6168"/>
    <w:rsid w:val="008F752B"/>
    <w:rsid w:val="00900E40"/>
    <w:rsid w:val="00901695"/>
    <w:rsid w:val="00901849"/>
    <w:rsid w:val="009019EE"/>
    <w:rsid w:val="009023BF"/>
    <w:rsid w:val="009065C6"/>
    <w:rsid w:val="0090682F"/>
    <w:rsid w:val="0090694B"/>
    <w:rsid w:val="009079E7"/>
    <w:rsid w:val="00907D72"/>
    <w:rsid w:val="0091144C"/>
    <w:rsid w:val="00912778"/>
    <w:rsid w:val="00912C31"/>
    <w:rsid w:val="00913ED6"/>
    <w:rsid w:val="009143E2"/>
    <w:rsid w:val="009165E9"/>
    <w:rsid w:val="00920C9F"/>
    <w:rsid w:val="00921243"/>
    <w:rsid w:val="0092165F"/>
    <w:rsid w:val="00921753"/>
    <w:rsid w:val="00924688"/>
    <w:rsid w:val="00924B83"/>
    <w:rsid w:val="00924FBC"/>
    <w:rsid w:val="00925CD5"/>
    <w:rsid w:val="0092613B"/>
    <w:rsid w:val="00926355"/>
    <w:rsid w:val="009274A3"/>
    <w:rsid w:val="00927A8C"/>
    <w:rsid w:val="009315B0"/>
    <w:rsid w:val="0093380B"/>
    <w:rsid w:val="00935A14"/>
    <w:rsid w:val="00935B5A"/>
    <w:rsid w:val="009413E6"/>
    <w:rsid w:val="00943F6F"/>
    <w:rsid w:val="00945753"/>
    <w:rsid w:val="009464A4"/>
    <w:rsid w:val="00946645"/>
    <w:rsid w:val="00946B25"/>
    <w:rsid w:val="009474F8"/>
    <w:rsid w:val="00947EBF"/>
    <w:rsid w:val="009503D1"/>
    <w:rsid w:val="00951B02"/>
    <w:rsid w:val="00951FAF"/>
    <w:rsid w:val="009532C1"/>
    <w:rsid w:val="00954606"/>
    <w:rsid w:val="0095475A"/>
    <w:rsid w:val="00955107"/>
    <w:rsid w:val="009576B4"/>
    <w:rsid w:val="00960ABC"/>
    <w:rsid w:val="00962DC9"/>
    <w:rsid w:val="00962DE9"/>
    <w:rsid w:val="00964A17"/>
    <w:rsid w:val="0096749F"/>
    <w:rsid w:val="00967923"/>
    <w:rsid w:val="00967A69"/>
    <w:rsid w:val="00967ACF"/>
    <w:rsid w:val="00970C9E"/>
    <w:rsid w:val="0097217C"/>
    <w:rsid w:val="009727EF"/>
    <w:rsid w:val="0097564F"/>
    <w:rsid w:val="0097641B"/>
    <w:rsid w:val="00977570"/>
    <w:rsid w:val="00980C0E"/>
    <w:rsid w:val="00984002"/>
    <w:rsid w:val="00990AAB"/>
    <w:rsid w:val="00992261"/>
    <w:rsid w:val="009926B6"/>
    <w:rsid w:val="0099277B"/>
    <w:rsid w:val="009950FD"/>
    <w:rsid w:val="00996860"/>
    <w:rsid w:val="00997C87"/>
    <w:rsid w:val="00997D5C"/>
    <w:rsid w:val="009A0B4C"/>
    <w:rsid w:val="009A1EC4"/>
    <w:rsid w:val="009A1EF9"/>
    <w:rsid w:val="009A2A13"/>
    <w:rsid w:val="009A397D"/>
    <w:rsid w:val="009A4FB6"/>
    <w:rsid w:val="009A5E39"/>
    <w:rsid w:val="009A6640"/>
    <w:rsid w:val="009A7344"/>
    <w:rsid w:val="009B21D0"/>
    <w:rsid w:val="009B28DE"/>
    <w:rsid w:val="009B3987"/>
    <w:rsid w:val="009B3DCB"/>
    <w:rsid w:val="009B3E61"/>
    <w:rsid w:val="009B5C56"/>
    <w:rsid w:val="009C1169"/>
    <w:rsid w:val="009C16BC"/>
    <w:rsid w:val="009C1C75"/>
    <w:rsid w:val="009C37AD"/>
    <w:rsid w:val="009C4ABE"/>
    <w:rsid w:val="009C52E5"/>
    <w:rsid w:val="009C54DF"/>
    <w:rsid w:val="009D0105"/>
    <w:rsid w:val="009D0491"/>
    <w:rsid w:val="009D0EA5"/>
    <w:rsid w:val="009D1148"/>
    <w:rsid w:val="009D201E"/>
    <w:rsid w:val="009D209D"/>
    <w:rsid w:val="009D23A7"/>
    <w:rsid w:val="009D3CA1"/>
    <w:rsid w:val="009D4345"/>
    <w:rsid w:val="009D605C"/>
    <w:rsid w:val="009D7991"/>
    <w:rsid w:val="009E2060"/>
    <w:rsid w:val="009E2ABA"/>
    <w:rsid w:val="009E2D1A"/>
    <w:rsid w:val="009E61C6"/>
    <w:rsid w:val="009E6C81"/>
    <w:rsid w:val="009E6F9B"/>
    <w:rsid w:val="009F0656"/>
    <w:rsid w:val="009F083E"/>
    <w:rsid w:val="009F0F2B"/>
    <w:rsid w:val="009F18FD"/>
    <w:rsid w:val="009F1BC4"/>
    <w:rsid w:val="009F35AA"/>
    <w:rsid w:val="009F43F2"/>
    <w:rsid w:val="009F458D"/>
    <w:rsid w:val="009F60D6"/>
    <w:rsid w:val="009F671D"/>
    <w:rsid w:val="00A025AC"/>
    <w:rsid w:val="00A029DC"/>
    <w:rsid w:val="00A03DB6"/>
    <w:rsid w:val="00A04FC6"/>
    <w:rsid w:val="00A05260"/>
    <w:rsid w:val="00A05F5D"/>
    <w:rsid w:val="00A127C3"/>
    <w:rsid w:val="00A1498C"/>
    <w:rsid w:val="00A14E93"/>
    <w:rsid w:val="00A213E1"/>
    <w:rsid w:val="00A21494"/>
    <w:rsid w:val="00A21B9F"/>
    <w:rsid w:val="00A23FEF"/>
    <w:rsid w:val="00A24C59"/>
    <w:rsid w:val="00A2714E"/>
    <w:rsid w:val="00A27D11"/>
    <w:rsid w:val="00A318FE"/>
    <w:rsid w:val="00A31C55"/>
    <w:rsid w:val="00A31F5B"/>
    <w:rsid w:val="00A32BF2"/>
    <w:rsid w:val="00A33720"/>
    <w:rsid w:val="00A33EE2"/>
    <w:rsid w:val="00A358D0"/>
    <w:rsid w:val="00A35945"/>
    <w:rsid w:val="00A35D4C"/>
    <w:rsid w:val="00A3644A"/>
    <w:rsid w:val="00A371D2"/>
    <w:rsid w:val="00A37F51"/>
    <w:rsid w:val="00A413F4"/>
    <w:rsid w:val="00A41C3B"/>
    <w:rsid w:val="00A420BB"/>
    <w:rsid w:val="00A42602"/>
    <w:rsid w:val="00A42B8F"/>
    <w:rsid w:val="00A430DC"/>
    <w:rsid w:val="00A45866"/>
    <w:rsid w:val="00A45EAE"/>
    <w:rsid w:val="00A521FA"/>
    <w:rsid w:val="00A52470"/>
    <w:rsid w:val="00A527DB"/>
    <w:rsid w:val="00A53266"/>
    <w:rsid w:val="00A53DB7"/>
    <w:rsid w:val="00A564F1"/>
    <w:rsid w:val="00A571C9"/>
    <w:rsid w:val="00A57D82"/>
    <w:rsid w:val="00A607FB"/>
    <w:rsid w:val="00A61CF3"/>
    <w:rsid w:val="00A6215D"/>
    <w:rsid w:val="00A62F8D"/>
    <w:rsid w:val="00A63E51"/>
    <w:rsid w:val="00A648B2"/>
    <w:rsid w:val="00A65936"/>
    <w:rsid w:val="00A65F42"/>
    <w:rsid w:val="00A67792"/>
    <w:rsid w:val="00A707F8"/>
    <w:rsid w:val="00A72DE9"/>
    <w:rsid w:val="00A7326D"/>
    <w:rsid w:val="00A73C25"/>
    <w:rsid w:val="00A74966"/>
    <w:rsid w:val="00A755F2"/>
    <w:rsid w:val="00A77521"/>
    <w:rsid w:val="00A817B5"/>
    <w:rsid w:val="00A8231F"/>
    <w:rsid w:val="00A8249A"/>
    <w:rsid w:val="00A82954"/>
    <w:rsid w:val="00A87A1D"/>
    <w:rsid w:val="00A90210"/>
    <w:rsid w:val="00A94C82"/>
    <w:rsid w:val="00A954EC"/>
    <w:rsid w:val="00A96BC6"/>
    <w:rsid w:val="00A96F8C"/>
    <w:rsid w:val="00A97767"/>
    <w:rsid w:val="00AA0403"/>
    <w:rsid w:val="00AA0E3E"/>
    <w:rsid w:val="00AA2436"/>
    <w:rsid w:val="00AA2BC6"/>
    <w:rsid w:val="00AA3B98"/>
    <w:rsid w:val="00AA3FBA"/>
    <w:rsid w:val="00AA43B8"/>
    <w:rsid w:val="00AA4D0B"/>
    <w:rsid w:val="00AA4F35"/>
    <w:rsid w:val="00AB16E4"/>
    <w:rsid w:val="00AB1D72"/>
    <w:rsid w:val="00AB21CF"/>
    <w:rsid w:val="00AB3EE8"/>
    <w:rsid w:val="00AB404E"/>
    <w:rsid w:val="00AB4D81"/>
    <w:rsid w:val="00AB4ED2"/>
    <w:rsid w:val="00AB6334"/>
    <w:rsid w:val="00AB6411"/>
    <w:rsid w:val="00AC027F"/>
    <w:rsid w:val="00AC031D"/>
    <w:rsid w:val="00AC038D"/>
    <w:rsid w:val="00AC2890"/>
    <w:rsid w:val="00AC2B4A"/>
    <w:rsid w:val="00AC60CB"/>
    <w:rsid w:val="00AC6A0A"/>
    <w:rsid w:val="00AC6D75"/>
    <w:rsid w:val="00AC78E2"/>
    <w:rsid w:val="00AD1426"/>
    <w:rsid w:val="00AD15D4"/>
    <w:rsid w:val="00AD219F"/>
    <w:rsid w:val="00AD404A"/>
    <w:rsid w:val="00AD6E04"/>
    <w:rsid w:val="00AE2E54"/>
    <w:rsid w:val="00AE480D"/>
    <w:rsid w:val="00AF048D"/>
    <w:rsid w:val="00AF0788"/>
    <w:rsid w:val="00AF0F21"/>
    <w:rsid w:val="00AF1106"/>
    <w:rsid w:val="00AF1D0A"/>
    <w:rsid w:val="00AF2FA0"/>
    <w:rsid w:val="00AF7178"/>
    <w:rsid w:val="00AF7237"/>
    <w:rsid w:val="00AF74B8"/>
    <w:rsid w:val="00B013EA"/>
    <w:rsid w:val="00B0264A"/>
    <w:rsid w:val="00B03CFA"/>
    <w:rsid w:val="00B0438E"/>
    <w:rsid w:val="00B05110"/>
    <w:rsid w:val="00B053E3"/>
    <w:rsid w:val="00B05658"/>
    <w:rsid w:val="00B065FF"/>
    <w:rsid w:val="00B066C8"/>
    <w:rsid w:val="00B07682"/>
    <w:rsid w:val="00B07B60"/>
    <w:rsid w:val="00B12E9F"/>
    <w:rsid w:val="00B131CC"/>
    <w:rsid w:val="00B1339A"/>
    <w:rsid w:val="00B14C12"/>
    <w:rsid w:val="00B15D93"/>
    <w:rsid w:val="00B16E64"/>
    <w:rsid w:val="00B2116C"/>
    <w:rsid w:val="00B2211A"/>
    <w:rsid w:val="00B259BC"/>
    <w:rsid w:val="00B273EA"/>
    <w:rsid w:val="00B30F46"/>
    <w:rsid w:val="00B3232B"/>
    <w:rsid w:val="00B34219"/>
    <w:rsid w:val="00B35007"/>
    <w:rsid w:val="00B4373B"/>
    <w:rsid w:val="00B4376A"/>
    <w:rsid w:val="00B438E7"/>
    <w:rsid w:val="00B45E87"/>
    <w:rsid w:val="00B468D2"/>
    <w:rsid w:val="00B47FAE"/>
    <w:rsid w:val="00B51500"/>
    <w:rsid w:val="00B5226F"/>
    <w:rsid w:val="00B524A8"/>
    <w:rsid w:val="00B5274D"/>
    <w:rsid w:val="00B548F3"/>
    <w:rsid w:val="00B55078"/>
    <w:rsid w:val="00B553BD"/>
    <w:rsid w:val="00B57D7B"/>
    <w:rsid w:val="00B57E7C"/>
    <w:rsid w:val="00B6038C"/>
    <w:rsid w:val="00B61512"/>
    <w:rsid w:val="00B618C1"/>
    <w:rsid w:val="00B6210A"/>
    <w:rsid w:val="00B633FB"/>
    <w:rsid w:val="00B64168"/>
    <w:rsid w:val="00B67C36"/>
    <w:rsid w:val="00B67E6C"/>
    <w:rsid w:val="00B70158"/>
    <w:rsid w:val="00B73985"/>
    <w:rsid w:val="00B75689"/>
    <w:rsid w:val="00B768D9"/>
    <w:rsid w:val="00B7695C"/>
    <w:rsid w:val="00B824C2"/>
    <w:rsid w:val="00B82EE9"/>
    <w:rsid w:val="00B8385C"/>
    <w:rsid w:val="00B84A8C"/>
    <w:rsid w:val="00B84AD3"/>
    <w:rsid w:val="00B85703"/>
    <w:rsid w:val="00B86CA0"/>
    <w:rsid w:val="00B9081D"/>
    <w:rsid w:val="00B92B44"/>
    <w:rsid w:val="00B92C40"/>
    <w:rsid w:val="00B9446D"/>
    <w:rsid w:val="00B94F25"/>
    <w:rsid w:val="00B959F6"/>
    <w:rsid w:val="00BA2617"/>
    <w:rsid w:val="00BA2E2D"/>
    <w:rsid w:val="00BA354C"/>
    <w:rsid w:val="00BA3BE7"/>
    <w:rsid w:val="00BA5552"/>
    <w:rsid w:val="00BA5FD4"/>
    <w:rsid w:val="00BA6C8C"/>
    <w:rsid w:val="00BA7198"/>
    <w:rsid w:val="00BB2EC9"/>
    <w:rsid w:val="00BB3660"/>
    <w:rsid w:val="00BB3855"/>
    <w:rsid w:val="00BB5DEB"/>
    <w:rsid w:val="00BB63EB"/>
    <w:rsid w:val="00BB743E"/>
    <w:rsid w:val="00BB7782"/>
    <w:rsid w:val="00BC0105"/>
    <w:rsid w:val="00BC1351"/>
    <w:rsid w:val="00BC2E28"/>
    <w:rsid w:val="00BC557B"/>
    <w:rsid w:val="00BD523F"/>
    <w:rsid w:val="00BD6A07"/>
    <w:rsid w:val="00BD6B0F"/>
    <w:rsid w:val="00BD6EF1"/>
    <w:rsid w:val="00BD71F1"/>
    <w:rsid w:val="00BD7914"/>
    <w:rsid w:val="00BD7EE8"/>
    <w:rsid w:val="00BE008C"/>
    <w:rsid w:val="00BE0C98"/>
    <w:rsid w:val="00BE148A"/>
    <w:rsid w:val="00BE410F"/>
    <w:rsid w:val="00BE57DE"/>
    <w:rsid w:val="00BE77CF"/>
    <w:rsid w:val="00BF086D"/>
    <w:rsid w:val="00BF29EE"/>
    <w:rsid w:val="00BF4902"/>
    <w:rsid w:val="00BF55AD"/>
    <w:rsid w:val="00BF6DCF"/>
    <w:rsid w:val="00C0177D"/>
    <w:rsid w:val="00C01F11"/>
    <w:rsid w:val="00C0231C"/>
    <w:rsid w:val="00C023D4"/>
    <w:rsid w:val="00C0342B"/>
    <w:rsid w:val="00C034E5"/>
    <w:rsid w:val="00C03807"/>
    <w:rsid w:val="00C03B66"/>
    <w:rsid w:val="00C046CA"/>
    <w:rsid w:val="00C049AA"/>
    <w:rsid w:val="00C0503A"/>
    <w:rsid w:val="00C06628"/>
    <w:rsid w:val="00C07063"/>
    <w:rsid w:val="00C07B41"/>
    <w:rsid w:val="00C101D3"/>
    <w:rsid w:val="00C11F6F"/>
    <w:rsid w:val="00C14505"/>
    <w:rsid w:val="00C1514F"/>
    <w:rsid w:val="00C15D63"/>
    <w:rsid w:val="00C15ECC"/>
    <w:rsid w:val="00C17B0B"/>
    <w:rsid w:val="00C20C61"/>
    <w:rsid w:val="00C20EB3"/>
    <w:rsid w:val="00C22125"/>
    <w:rsid w:val="00C23B4A"/>
    <w:rsid w:val="00C240BC"/>
    <w:rsid w:val="00C253D7"/>
    <w:rsid w:val="00C25AAD"/>
    <w:rsid w:val="00C27186"/>
    <w:rsid w:val="00C30F18"/>
    <w:rsid w:val="00C31E4E"/>
    <w:rsid w:val="00C33E22"/>
    <w:rsid w:val="00C34721"/>
    <w:rsid w:val="00C36656"/>
    <w:rsid w:val="00C36A3E"/>
    <w:rsid w:val="00C377BF"/>
    <w:rsid w:val="00C41316"/>
    <w:rsid w:val="00C449B2"/>
    <w:rsid w:val="00C464F5"/>
    <w:rsid w:val="00C46573"/>
    <w:rsid w:val="00C46D41"/>
    <w:rsid w:val="00C4766E"/>
    <w:rsid w:val="00C51CD3"/>
    <w:rsid w:val="00C52516"/>
    <w:rsid w:val="00C52FA2"/>
    <w:rsid w:val="00C54358"/>
    <w:rsid w:val="00C54588"/>
    <w:rsid w:val="00C549D6"/>
    <w:rsid w:val="00C54E7D"/>
    <w:rsid w:val="00C558A7"/>
    <w:rsid w:val="00C56D68"/>
    <w:rsid w:val="00C605C0"/>
    <w:rsid w:val="00C60708"/>
    <w:rsid w:val="00C619A6"/>
    <w:rsid w:val="00C62BA5"/>
    <w:rsid w:val="00C64987"/>
    <w:rsid w:val="00C66664"/>
    <w:rsid w:val="00C6762C"/>
    <w:rsid w:val="00C67AA3"/>
    <w:rsid w:val="00C67BCE"/>
    <w:rsid w:val="00C67F02"/>
    <w:rsid w:val="00C708D7"/>
    <w:rsid w:val="00C73BAF"/>
    <w:rsid w:val="00C741C3"/>
    <w:rsid w:val="00C74D36"/>
    <w:rsid w:val="00C75C24"/>
    <w:rsid w:val="00C76CBD"/>
    <w:rsid w:val="00C7712B"/>
    <w:rsid w:val="00C807D0"/>
    <w:rsid w:val="00C81747"/>
    <w:rsid w:val="00C82710"/>
    <w:rsid w:val="00C874E5"/>
    <w:rsid w:val="00C87E44"/>
    <w:rsid w:val="00C9068F"/>
    <w:rsid w:val="00C909DD"/>
    <w:rsid w:val="00C91A5B"/>
    <w:rsid w:val="00C925A5"/>
    <w:rsid w:val="00C93A1C"/>
    <w:rsid w:val="00C9481C"/>
    <w:rsid w:val="00C94BA0"/>
    <w:rsid w:val="00C95157"/>
    <w:rsid w:val="00C9641D"/>
    <w:rsid w:val="00C97914"/>
    <w:rsid w:val="00C97C22"/>
    <w:rsid w:val="00CA3BC3"/>
    <w:rsid w:val="00CA4157"/>
    <w:rsid w:val="00CA635C"/>
    <w:rsid w:val="00CB0C63"/>
    <w:rsid w:val="00CB2213"/>
    <w:rsid w:val="00CB311B"/>
    <w:rsid w:val="00CB40B6"/>
    <w:rsid w:val="00CB4F30"/>
    <w:rsid w:val="00CB50E1"/>
    <w:rsid w:val="00CB743F"/>
    <w:rsid w:val="00CC0D7A"/>
    <w:rsid w:val="00CC0FCF"/>
    <w:rsid w:val="00CC1160"/>
    <w:rsid w:val="00CC1DF7"/>
    <w:rsid w:val="00CC51BE"/>
    <w:rsid w:val="00CC66E9"/>
    <w:rsid w:val="00CC6CF8"/>
    <w:rsid w:val="00CC746C"/>
    <w:rsid w:val="00CD0E92"/>
    <w:rsid w:val="00CD20F8"/>
    <w:rsid w:val="00CD2271"/>
    <w:rsid w:val="00CD3E2C"/>
    <w:rsid w:val="00CD4117"/>
    <w:rsid w:val="00CD4334"/>
    <w:rsid w:val="00CD4494"/>
    <w:rsid w:val="00CD76D3"/>
    <w:rsid w:val="00CE3188"/>
    <w:rsid w:val="00CE3908"/>
    <w:rsid w:val="00CE3E1E"/>
    <w:rsid w:val="00CE4044"/>
    <w:rsid w:val="00CE5D37"/>
    <w:rsid w:val="00CE6E4C"/>
    <w:rsid w:val="00CE7F12"/>
    <w:rsid w:val="00CF01E9"/>
    <w:rsid w:val="00CF044C"/>
    <w:rsid w:val="00CF1628"/>
    <w:rsid w:val="00CF2769"/>
    <w:rsid w:val="00CF403D"/>
    <w:rsid w:val="00CF57C2"/>
    <w:rsid w:val="00CF5B01"/>
    <w:rsid w:val="00CF6B6C"/>
    <w:rsid w:val="00CF6D23"/>
    <w:rsid w:val="00D003E9"/>
    <w:rsid w:val="00D00C18"/>
    <w:rsid w:val="00D01203"/>
    <w:rsid w:val="00D01F3C"/>
    <w:rsid w:val="00D025EB"/>
    <w:rsid w:val="00D02F6B"/>
    <w:rsid w:val="00D057E4"/>
    <w:rsid w:val="00D05CE4"/>
    <w:rsid w:val="00D0630C"/>
    <w:rsid w:val="00D072D5"/>
    <w:rsid w:val="00D1156B"/>
    <w:rsid w:val="00D11707"/>
    <w:rsid w:val="00D12967"/>
    <w:rsid w:val="00D13113"/>
    <w:rsid w:val="00D135A9"/>
    <w:rsid w:val="00D136D0"/>
    <w:rsid w:val="00D138B9"/>
    <w:rsid w:val="00D15CC6"/>
    <w:rsid w:val="00D16E71"/>
    <w:rsid w:val="00D1724B"/>
    <w:rsid w:val="00D21CC8"/>
    <w:rsid w:val="00D21D56"/>
    <w:rsid w:val="00D22CA0"/>
    <w:rsid w:val="00D23012"/>
    <w:rsid w:val="00D24F1C"/>
    <w:rsid w:val="00D26C3A"/>
    <w:rsid w:val="00D30C67"/>
    <w:rsid w:val="00D30FB1"/>
    <w:rsid w:val="00D313F1"/>
    <w:rsid w:val="00D3189B"/>
    <w:rsid w:val="00D32564"/>
    <w:rsid w:val="00D337F1"/>
    <w:rsid w:val="00D35DBC"/>
    <w:rsid w:val="00D35E64"/>
    <w:rsid w:val="00D375DB"/>
    <w:rsid w:val="00D40BB6"/>
    <w:rsid w:val="00D43095"/>
    <w:rsid w:val="00D440F3"/>
    <w:rsid w:val="00D46025"/>
    <w:rsid w:val="00D46A1C"/>
    <w:rsid w:val="00D46A2F"/>
    <w:rsid w:val="00D47CE2"/>
    <w:rsid w:val="00D51FA5"/>
    <w:rsid w:val="00D5322C"/>
    <w:rsid w:val="00D560E1"/>
    <w:rsid w:val="00D566FB"/>
    <w:rsid w:val="00D574C5"/>
    <w:rsid w:val="00D60E5B"/>
    <w:rsid w:val="00D62E01"/>
    <w:rsid w:val="00D63A10"/>
    <w:rsid w:val="00D64713"/>
    <w:rsid w:val="00D7194D"/>
    <w:rsid w:val="00D72393"/>
    <w:rsid w:val="00D74B1E"/>
    <w:rsid w:val="00D755C4"/>
    <w:rsid w:val="00D755FC"/>
    <w:rsid w:val="00D75DA5"/>
    <w:rsid w:val="00D772D5"/>
    <w:rsid w:val="00D77A73"/>
    <w:rsid w:val="00D81DFD"/>
    <w:rsid w:val="00D83883"/>
    <w:rsid w:val="00D8540A"/>
    <w:rsid w:val="00D85CD7"/>
    <w:rsid w:val="00D85FB5"/>
    <w:rsid w:val="00D91911"/>
    <w:rsid w:val="00D9267D"/>
    <w:rsid w:val="00D9301E"/>
    <w:rsid w:val="00D93F5E"/>
    <w:rsid w:val="00D9483E"/>
    <w:rsid w:val="00D956B9"/>
    <w:rsid w:val="00D9577C"/>
    <w:rsid w:val="00D97891"/>
    <w:rsid w:val="00DA1077"/>
    <w:rsid w:val="00DA160C"/>
    <w:rsid w:val="00DA1F6E"/>
    <w:rsid w:val="00DA2A6D"/>
    <w:rsid w:val="00DA5799"/>
    <w:rsid w:val="00DA6297"/>
    <w:rsid w:val="00DB165F"/>
    <w:rsid w:val="00DB1D36"/>
    <w:rsid w:val="00DB2C05"/>
    <w:rsid w:val="00DB2CA7"/>
    <w:rsid w:val="00DB4C44"/>
    <w:rsid w:val="00DB579E"/>
    <w:rsid w:val="00DB5C76"/>
    <w:rsid w:val="00DB72FC"/>
    <w:rsid w:val="00DC18CC"/>
    <w:rsid w:val="00DC3106"/>
    <w:rsid w:val="00DC39A9"/>
    <w:rsid w:val="00DC55E7"/>
    <w:rsid w:val="00DC5AEF"/>
    <w:rsid w:val="00DD000B"/>
    <w:rsid w:val="00DD1384"/>
    <w:rsid w:val="00DD1AE8"/>
    <w:rsid w:val="00DD287F"/>
    <w:rsid w:val="00DD298B"/>
    <w:rsid w:val="00DD2D61"/>
    <w:rsid w:val="00DD3D1F"/>
    <w:rsid w:val="00DD4845"/>
    <w:rsid w:val="00DD5569"/>
    <w:rsid w:val="00DD6B80"/>
    <w:rsid w:val="00DE3518"/>
    <w:rsid w:val="00DE3C0C"/>
    <w:rsid w:val="00DE41E2"/>
    <w:rsid w:val="00DE50BE"/>
    <w:rsid w:val="00DE5589"/>
    <w:rsid w:val="00DE62B1"/>
    <w:rsid w:val="00DF0A1E"/>
    <w:rsid w:val="00DF0C03"/>
    <w:rsid w:val="00DF31BB"/>
    <w:rsid w:val="00DF35E5"/>
    <w:rsid w:val="00DF4AB8"/>
    <w:rsid w:val="00DF70B0"/>
    <w:rsid w:val="00E01B60"/>
    <w:rsid w:val="00E0388B"/>
    <w:rsid w:val="00E04671"/>
    <w:rsid w:val="00E0568D"/>
    <w:rsid w:val="00E0625A"/>
    <w:rsid w:val="00E07125"/>
    <w:rsid w:val="00E10FCC"/>
    <w:rsid w:val="00E12967"/>
    <w:rsid w:val="00E12A96"/>
    <w:rsid w:val="00E12E08"/>
    <w:rsid w:val="00E1431F"/>
    <w:rsid w:val="00E16236"/>
    <w:rsid w:val="00E17DF8"/>
    <w:rsid w:val="00E20B79"/>
    <w:rsid w:val="00E217D8"/>
    <w:rsid w:val="00E241AF"/>
    <w:rsid w:val="00E24A02"/>
    <w:rsid w:val="00E24A28"/>
    <w:rsid w:val="00E26CD7"/>
    <w:rsid w:val="00E273BA"/>
    <w:rsid w:val="00E27478"/>
    <w:rsid w:val="00E30341"/>
    <w:rsid w:val="00E30DA4"/>
    <w:rsid w:val="00E32B5E"/>
    <w:rsid w:val="00E4193B"/>
    <w:rsid w:val="00E42217"/>
    <w:rsid w:val="00E423D7"/>
    <w:rsid w:val="00E445D4"/>
    <w:rsid w:val="00E44FA3"/>
    <w:rsid w:val="00E4575B"/>
    <w:rsid w:val="00E460E9"/>
    <w:rsid w:val="00E4634D"/>
    <w:rsid w:val="00E46563"/>
    <w:rsid w:val="00E5052E"/>
    <w:rsid w:val="00E5276C"/>
    <w:rsid w:val="00E52852"/>
    <w:rsid w:val="00E52C43"/>
    <w:rsid w:val="00E54886"/>
    <w:rsid w:val="00E54E17"/>
    <w:rsid w:val="00E56B4B"/>
    <w:rsid w:val="00E56B9F"/>
    <w:rsid w:val="00E61525"/>
    <w:rsid w:val="00E61AA3"/>
    <w:rsid w:val="00E61EFD"/>
    <w:rsid w:val="00E630E7"/>
    <w:rsid w:val="00E64D5B"/>
    <w:rsid w:val="00E661AB"/>
    <w:rsid w:val="00E718D7"/>
    <w:rsid w:val="00E7229E"/>
    <w:rsid w:val="00E747BD"/>
    <w:rsid w:val="00E760B3"/>
    <w:rsid w:val="00E76A63"/>
    <w:rsid w:val="00E770BB"/>
    <w:rsid w:val="00E7764D"/>
    <w:rsid w:val="00E77CE0"/>
    <w:rsid w:val="00E77F74"/>
    <w:rsid w:val="00E804F5"/>
    <w:rsid w:val="00E8151B"/>
    <w:rsid w:val="00E818A2"/>
    <w:rsid w:val="00E82CA9"/>
    <w:rsid w:val="00E834FF"/>
    <w:rsid w:val="00E83D4F"/>
    <w:rsid w:val="00E84A0B"/>
    <w:rsid w:val="00E8507D"/>
    <w:rsid w:val="00E85486"/>
    <w:rsid w:val="00E862C4"/>
    <w:rsid w:val="00E8671F"/>
    <w:rsid w:val="00E86E11"/>
    <w:rsid w:val="00E8747F"/>
    <w:rsid w:val="00E87540"/>
    <w:rsid w:val="00E94210"/>
    <w:rsid w:val="00E942FB"/>
    <w:rsid w:val="00E95428"/>
    <w:rsid w:val="00E95590"/>
    <w:rsid w:val="00EA0848"/>
    <w:rsid w:val="00EA28BE"/>
    <w:rsid w:val="00EA4141"/>
    <w:rsid w:val="00EA4859"/>
    <w:rsid w:val="00EA5190"/>
    <w:rsid w:val="00EA589A"/>
    <w:rsid w:val="00EA6F5C"/>
    <w:rsid w:val="00EB0A5E"/>
    <w:rsid w:val="00EB0D6F"/>
    <w:rsid w:val="00EB2A21"/>
    <w:rsid w:val="00EB2EDC"/>
    <w:rsid w:val="00EB5538"/>
    <w:rsid w:val="00EB5F17"/>
    <w:rsid w:val="00EB7557"/>
    <w:rsid w:val="00EC0340"/>
    <w:rsid w:val="00EC0F5D"/>
    <w:rsid w:val="00EC1256"/>
    <w:rsid w:val="00EC1F5C"/>
    <w:rsid w:val="00EC2329"/>
    <w:rsid w:val="00EC240F"/>
    <w:rsid w:val="00EC5ADA"/>
    <w:rsid w:val="00EC68BD"/>
    <w:rsid w:val="00EC6AE0"/>
    <w:rsid w:val="00EC7313"/>
    <w:rsid w:val="00ED0F19"/>
    <w:rsid w:val="00ED1695"/>
    <w:rsid w:val="00ED2C77"/>
    <w:rsid w:val="00ED356F"/>
    <w:rsid w:val="00ED40AB"/>
    <w:rsid w:val="00ED40B5"/>
    <w:rsid w:val="00ED5F7B"/>
    <w:rsid w:val="00ED6EAC"/>
    <w:rsid w:val="00EE053B"/>
    <w:rsid w:val="00EE236F"/>
    <w:rsid w:val="00EE253B"/>
    <w:rsid w:val="00EE2788"/>
    <w:rsid w:val="00EE6D45"/>
    <w:rsid w:val="00EE7602"/>
    <w:rsid w:val="00EF0212"/>
    <w:rsid w:val="00EF1CC0"/>
    <w:rsid w:val="00EF2F3E"/>
    <w:rsid w:val="00EF3130"/>
    <w:rsid w:val="00EF453D"/>
    <w:rsid w:val="00EF5FAC"/>
    <w:rsid w:val="00EF632E"/>
    <w:rsid w:val="00EF77EA"/>
    <w:rsid w:val="00F00C3D"/>
    <w:rsid w:val="00F01A83"/>
    <w:rsid w:val="00F01CD3"/>
    <w:rsid w:val="00F02536"/>
    <w:rsid w:val="00F02C59"/>
    <w:rsid w:val="00F02F2D"/>
    <w:rsid w:val="00F02F65"/>
    <w:rsid w:val="00F04B9E"/>
    <w:rsid w:val="00F071E8"/>
    <w:rsid w:val="00F1304A"/>
    <w:rsid w:val="00F130F9"/>
    <w:rsid w:val="00F1387F"/>
    <w:rsid w:val="00F158DE"/>
    <w:rsid w:val="00F16DB2"/>
    <w:rsid w:val="00F17A1C"/>
    <w:rsid w:val="00F20664"/>
    <w:rsid w:val="00F22F87"/>
    <w:rsid w:val="00F23716"/>
    <w:rsid w:val="00F2624A"/>
    <w:rsid w:val="00F31EA9"/>
    <w:rsid w:val="00F3419F"/>
    <w:rsid w:val="00F365B2"/>
    <w:rsid w:val="00F3684A"/>
    <w:rsid w:val="00F37B59"/>
    <w:rsid w:val="00F40D17"/>
    <w:rsid w:val="00F423C9"/>
    <w:rsid w:val="00F42A80"/>
    <w:rsid w:val="00F42EF0"/>
    <w:rsid w:val="00F431FD"/>
    <w:rsid w:val="00F44088"/>
    <w:rsid w:val="00F44094"/>
    <w:rsid w:val="00F44CCC"/>
    <w:rsid w:val="00F45B6A"/>
    <w:rsid w:val="00F4677E"/>
    <w:rsid w:val="00F4695C"/>
    <w:rsid w:val="00F47265"/>
    <w:rsid w:val="00F5255C"/>
    <w:rsid w:val="00F53016"/>
    <w:rsid w:val="00F53A70"/>
    <w:rsid w:val="00F53B46"/>
    <w:rsid w:val="00F55431"/>
    <w:rsid w:val="00F561A9"/>
    <w:rsid w:val="00F56CEC"/>
    <w:rsid w:val="00F5712B"/>
    <w:rsid w:val="00F604FF"/>
    <w:rsid w:val="00F606FF"/>
    <w:rsid w:val="00F61131"/>
    <w:rsid w:val="00F61281"/>
    <w:rsid w:val="00F618C6"/>
    <w:rsid w:val="00F622F5"/>
    <w:rsid w:val="00F623E8"/>
    <w:rsid w:val="00F62A40"/>
    <w:rsid w:val="00F656A0"/>
    <w:rsid w:val="00F661E5"/>
    <w:rsid w:val="00F67457"/>
    <w:rsid w:val="00F67A93"/>
    <w:rsid w:val="00F7304F"/>
    <w:rsid w:val="00F7425E"/>
    <w:rsid w:val="00F77BEE"/>
    <w:rsid w:val="00F80DDB"/>
    <w:rsid w:val="00F81C45"/>
    <w:rsid w:val="00F81D0B"/>
    <w:rsid w:val="00F82D0C"/>
    <w:rsid w:val="00F8386F"/>
    <w:rsid w:val="00F87D19"/>
    <w:rsid w:val="00F87DA7"/>
    <w:rsid w:val="00F9150F"/>
    <w:rsid w:val="00F9320E"/>
    <w:rsid w:val="00F9484C"/>
    <w:rsid w:val="00F953FF"/>
    <w:rsid w:val="00F9734A"/>
    <w:rsid w:val="00F97A0A"/>
    <w:rsid w:val="00FA0282"/>
    <w:rsid w:val="00FA0517"/>
    <w:rsid w:val="00FA2B0B"/>
    <w:rsid w:val="00FA3ABF"/>
    <w:rsid w:val="00FA5254"/>
    <w:rsid w:val="00FA60E5"/>
    <w:rsid w:val="00FA6ACA"/>
    <w:rsid w:val="00FA6FD9"/>
    <w:rsid w:val="00FB1002"/>
    <w:rsid w:val="00FB1AA5"/>
    <w:rsid w:val="00FB2F51"/>
    <w:rsid w:val="00FB5038"/>
    <w:rsid w:val="00FB50D3"/>
    <w:rsid w:val="00FB61E6"/>
    <w:rsid w:val="00FB63CF"/>
    <w:rsid w:val="00FB6F88"/>
    <w:rsid w:val="00FB7901"/>
    <w:rsid w:val="00FB7CA3"/>
    <w:rsid w:val="00FC00D8"/>
    <w:rsid w:val="00FC02FC"/>
    <w:rsid w:val="00FC0330"/>
    <w:rsid w:val="00FC25E1"/>
    <w:rsid w:val="00FC3479"/>
    <w:rsid w:val="00FC4B84"/>
    <w:rsid w:val="00FC4D1D"/>
    <w:rsid w:val="00FC5DD5"/>
    <w:rsid w:val="00FC5E4A"/>
    <w:rsid w:val="00FC6173"/>
    <w:rsid w:val="00FC635E"/>
    <w:rsid w:val="00FD13E5"/>
    <w:rsid w:val="00FD1827"/>
    <w:rsid w:val="00FD421D"/>
    <w:rsid w:val="00FD6527"/>
    <w:rsid w:val="00FD7230"/>
    <w:rsid w:val="00FE212B"/>
    <w:rsid w:val="00FE3F83"/>
    <w:rsid w:val="00FE5110"/>
    <w:rsid w:val="00FE52A1"/>
    <w:rsid w:val="00FE7872"/>
    <w:rsid w:val="00FF0C6E"/>
    <w:rsid w:val="00FF1CED"/>
    <w:rsid w:val="00FF2679"/>
    <w:rsid w:val="00FF4D33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7E7"/>
    <w:pPr>
      <w:widowControl w:val="0"/>
      <w:jc w:val="both"/>
    </w:pPr>
    <w:rPr>
      <w:rFonts w:ascii="黑体" w:eastAsia="黑体"/>
      <w:sz w:val="144"/>
      <w:szCs w:val="1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77A2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F403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027F"/>
    <w:rPr>
      <w:rFonts w:ascii="黑体" w:eastAsia="黑体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18</Pages>
  <Words>1975</Words>
  <Characters>11264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西安体育学院2010-2011学年第2学期开设选修课任务表</dc:title>
  <dc:subject/>
  <dc:creator>宝毛</dc:creator>
  <cp:keywords/>
  <dc:description/>
  <cp:lastModifiedBy>User</cp:lastModifiedBy>
  <cp:revision>16</cp:revision>
  <cp:lastPrinted>2015-12-29T00:48:00Z</cp:lastPrinted>
  <dcterms:created xsi:type="dcterms:W3CDTF">2015-12-29T07:24:00Z</dcterms:created>
  <dcterms:modified xsi:type="dcterms:W3CDTF">2015-12-29T07:50:00Z</dcterms:modified>
</cp:coreProperties>
</file>